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92"/>
        <w:gridCol w:w="4730"/>
        <w:gridCol w:w="1022"/>
        <w:gridCol w:w="740"/>
        <w:gridCol w:w="1024"/>
        <w:gridCol w:w="769"/>
        <w:gridCol w:w="712"/>
        <w:gridCol w:w="2383"/>
        <w:gridCol w:w="12"/>
      </w:tblGrid>
      <w:tr w:rsidR="007846D4" w:rsidRPr="00357F4D" w:rsidTr="00B364DB">
        <w:trPr>
          <w:gridAfter w:val="1"/>
          <w:wAfter w:w="12" w:type="dxa"/>
          <w:trHeight w:val="1559"/>
        </w:trPr>
        <w:tc>
          <w:tcPr>
            <w:tcW w:w="148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:rsidR="007846D4" w:rsidRPr="008855D0" w:rsidRDefault="007846D4" w:rsidP="000364D5">
            <w:pPr>
              <w:ind w:left="9815"/>
              <w:rPr>
                <w:szCs w:val="28"/>
              </w:rPr>
            </w:pPr>
            <w:r w:rsidRPr="00357F4D">
              <w:rPr>
                <w:szCs w:val="28"/>
              </w:rPr>
              <w:t xml:space="preserve">Приложение </w:t>
            </w:r>
            <w:r w:rsidR="00E86368">
              <w:rPr>
                <w:szCs w:val="28"/>
              </w:rPr>
              <w:t>2</w:t>
            </w:r>
          </w:p>
          <w:p w:rsidR="007846D4" w:rsidRPr="008855D0" w:rsidRDefault="007846D4" w:rsidP="000364D5">
            <w:pPr>
              <w:ind w:left="9815"/>
              <w:rPr>
                <w:szCs w:val="28"/>
              </w:rPr>
            </w:pPr>
            <w:r w:rsidRPr="00357F4D">
              <w:rPr>
                <w:szCs w:val="28"/>
              </w:rPr>
              <w:t>к Закону Республики Башкортостан</w:t>
            </w:r>
          </w:p>
          <w:p w:rsidR="007846D4" w:rsidRPr="008855D0" w:rsidRDefault="007846D4" w:rsidP="000364D5">
            <w:pPr>
              <w:ind w:left="9815"/>
              <w:rPr>
                <w:szCs w:val="28"/>
              </w:rPr>
            </w:pPr>
            <w:r w:rsidRPr="00357F4D">
              <w:rPr>
                <w:szCs w:val="28"/>
              </w:rPr>
              <w:t>«О бюджете Республики</w:t>
            </w:r>
            <w:r w:rsidR="00293705">
              <w:rPr>
                <w:szCs w:val="28"/>
              </w:rPr>
              <w:t xml:space="preserve"> </w:t>
            </w:r>
          </w:p>
          <w:p w:rsidR="007846D4" w:rsidRPr="00251B9E" w:rsidRDefault="007846D4" w:rsidP="000364D5">
            <w:pPr>
              <w:ind w:left="9815"/>
              <w:rPr>
                <w:szCs w:val="28"/>
              </w:rPr>
            </w:pPr>
            <w:r w:rsidRPr="00357F4D">
              <w:rPr>
                <w:szCs w:val="28"/>
              </w:rPr>
              <w:t>Башкортостан на 20</w:t>
            </w:r>
            <w:r w:rsidR="007C03E6">
              <w:rPr>
                <w:szCs w:val="28"/>
              </w:rPr>
              <w:t>2</w:t>
            </w:r>
            <w:r w:rsidR="00871F9B">
              <w:rPr>
                <w:szCs w:val="28"/>
              </w:rPr>
              <w:t>3</w:t>
            </w:r>
            <w:r w:rsidRPr="00357F4D">
              <w:rPr>
                <w:szCs w:val="28"/>
              </w:rPr>
              <w:t xml:space="preserve"> год и</w:t>
            </w:r>
          </w:p>
          <w:p w:rsidR="007846D4" w:rsidRPr="00806C8C" w:rsidRDefault="007846D4" w:rsidP="00871F9B">
            <w:pPr>
              <w:ind w:left="9815"/>
              <w:rPr>
                <w:szCs w:val="28"/>
              </w:rPr>
            </w:pPr>
            <w:r w:rsidRPr="00357F4D">
              <w:rPr>
                <w:szCs w:val="28"/>
              </w:rPr>
              <w:t>на плановый период 20</w:t>
            </w:r>
            <w:r w:rsidR="00B721FE">
              <w:rPr>
                <w:szCs w:val="28"/>
              </w:rPr>
              <w:t>2</w:t>
            </w:r>
            <w:r w:rsidR="00871F9B">
              <w:rPr>
                <w:szCs w:val="28"/>
              </w:rPr>
              <w:t>4</w:t>
            </w:r>
            <w:r w:rsidRPr="00357F4D">
              <w:rPr>
                <w:szCs w:val="28"/>
              </w:rPr>
              <w:t xml:space="preserve"> и 20</w:t>
            </w:r>
            <w:r w:rsidR="00503D08">
              <w:rPr>
                <w:szCs w:val="28"/>
              </w:rPr>
              <w:t>2</w:t>
            </w:r>
            <w:r w:rsidR="00871F9B">
              <w:rPr>
                <w:szCs w:val="28"/>
              </w:rPr>
              <w:t>5</w:t>
            </w:r>
            <w:r w:rsidRPr="00357F4D">
              <w:rPr>
                <w:szCs w:val="28"/>
              </w:rPr>
              <w:t xml:space="preserve"> годов»</w:t>
            </w:r>
          </w:p>
        </w:tc>
      </w:tr>
      <w:tr w:rsidR="007846D4" w:rsidRPr="00357F4D" w:rsidTr="00B364DB">
        <w:trPr>
          <w:gridAfter w:val="1"/>
          <w:wAfter w:w="12" w:type="dxa"/>
        </w:trPr>
        <w:tc>
          <w:tcPr>
            <w:tcW w:w="148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46D4" w:rsidRPr="005205C9" w:rsidRDefault="007846D4" w:rsidP="00806C8C">
            <w:pPr>
              <w:rPr>
                <w:b/>
                <w:bCs/>
                <w:sz w:val="24"/>
                <w:szCs w:val="20"/>
              </w:rPr>
            </w:pPr>
          </w:p>
        </w:tc>
      </w:tr>
      <w:tr w:rsidR="007846D4" w:rsidRPr="00357F4D" w:rsidTr="00B364DB">
        <w:trPr>
          <w:gridAfter w:val="1"/>
          <w:wAfter w:w="12" w:type="dxa"/>
          <w:trHeight w:val="962"/>
        </w:trPr>
        <w:tc>
          <w:tcPr>
            <w:tcW w:w="148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46D4" w:rsidRPr="00357F4D" w:rsidRDefault="007846D4" w:rsidP="00D30A30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Нормативы</w:t>
            </w:r>
            <w:r w:rsidRPr="00357F4D">
              <w:rPr>
                <w:b/>
                <w:bCs/>
                <w:szCs w:val="28"/>
              </w:rPr>
              <w:br/>
              <w:t xml:space="preserve">распределения доходов между бюджетом Республики Башкортостан, бюджетом Территориального фонда </w:t>
            </w:r>
            <w:r w:rsidRPr="00357F4D">
              <w:rPr>
                <w:b/>
                <w:bCs/>
                <w:szCs w:val="28"/>
              </w:rPr>
              <w:br/>
              <w:t xml:space="preserve">обязательного медицинского страхования Республики Башкортостан и бюджетами муниципальных </w:t>
            </w:r>
            <w:r w:rsidRPr="00357F4D">
              <w:rPr>
                <w:b/>
                <w:bCs/>
                <w:szCs w:val="28"/>
              </w:rPr>
              <w:br/>
              <w:t>образований Республики Башкортостан на 20</w:t>
            </w:r>
            <w:r w:rsidR="007C03E6">
              <w:rPr>
                <w:b/>
                <w:bCs/>
                <w:szCs w:val="28"/>
              </w:rPr>
              <w:t>2</w:t>
            </w:r>
            <w:r w:rsidR="00D30A30">
              <w:rPr>
                <w:b/>
                <w:bCs/>
                <w:szCs w:val="28"/>
              </w:rPr>
              <w:t>3</w:t>
            </w:r>
            <w:r w:rsidRPr="00357F4D">
              <w:rPr>
                <w:b/>
                <w:bCs/>
                <w:szCs w:val="28"/>
              </w:rPr>
              <w:t xml:space="preserve"> год и на плановый период 20</w:t>
            </w:r>
            <w:r w:rsidR="00B721FE">
              <w:rPr>
                <w:b/>
                <w:bCs/>
                <w:szCs w:val="28"/>
              </w:rPr>
              <w:t>2</w:t>
            </w:r>
            <w:r w:rsidR="00D30A30">
              <w:rPr>
                <w:b/>
                <w:bCs/>
                <w:szCs w:val="28"/>
              </w:rPr>
              <w:t>4</w:t>
            </w:r>
            <w:r w:rsidRPr="00357F4D">
              <w:rPr>
                <w:b/>
                <w:bCs/>
                <w:szCs w:val="28"/>
              </w:rPr>
              <w:t xml:space="preserve"> и 20</w:t>
            </w:r>
            <w:r w:rsidR="00503D08">
              <w:rPr>
                <w:b/>
                <w:bCs/>
                <w:szCs w:val="28"/>
              </w:rPr>
              <w:t>2</w:t>
            </w:r>
            <w:r w:rsidR="00D30A30">
              <w:rPr>
                <w:b/>
                <w:bCs/>
                <w:szCs w:val="28"/>
              </w:rPr>
              <w:t>5</w:t>
            </w:r>
            <w:r w:rsidRPr="00357F4D">
              <w:rPr>
                <w:b/>
                <w:bCs/>
                <w:szCs w:val="28"/>
              </w:rPr>
              <w:t xml:space="preserve"> годов</w:t>
            </w:r>
          </w:p>
        </w:tc>
      </w:tr>
      <w:tr w:rsidR="007846D4" w:rsidRPr="00357F4D" w:rsidTr="00B364DB">
        <w:trPr>
          <w:gridAfter w:val="1"/>
          <w:wAfter w:w="12" w:type="dxa"/>
        </w:trPr>
        <w:tc>
          <w:tcPr>
            <w:tcW w:w="148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46D4" w:rsidRPr="008855D0" w:rsidRDefault="007846D4" w:rsidP="005E6FED">
            <w:pPr>
              <w:rPr>
                <w:sz w:val="20"/>
                <w:szCs w:val="20"/>
              </w:rPr>
            </w:pPr>
          </w:p>
        </w:tc>
      </w:tr>
      <w:tr w:rsidR="007846D4" w:rsidRPr="00357F4D" w:rsidTr="00B364DB">
        <w:trPr>
          <w:gridAfter w:val="1"/>
          <w:wAfter w:w="12" w:type="dxa"/>
        </w:trPr>
        <w:tc>
          <w:tcPr>
            <w:tcW w:w="148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right w:w="0" w:type="dxa"/>
            </w:tcMar>
            <w:vAlign w:val="bottom"/>
          </w:tcPr>
          <w:p w:rsidR="007846D4" w:rsidRPr="00357F4D" w:rsidRDefault="007846D4" w:rsidP="005E6FED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(в процентах)</w:t>
            </w:r>
          </w:p>
        </w:tc>
      </w:tr>
      <w:tr w:rsidR="007846D4" w:rsidRPr="00357F4D" w:rsidTr="002F149B">
        <w:trPr>
          <w:cantSplit/>
          <w:trHeight w:hRule="exact" w:val="3125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0" w:type="dxa"/>
              <w:bottom w:w="130" w:type="dxa"/>
            </w:tcMar>
            <w:vAlign w:val="center"/>
          </w:tcPr>
          <w:p w:rsidR="007846D4" w:rsidRPr="00357F4D" w:rsidRDefault="007846D4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</w:t>
            </w:r>
            <w:r w:rsidRPr="00357F4D">
              <w:rPr>
                <w:b/>
                <w:bCs/>
                <w:szCs w:val="28"/>
              </w:rPr>
              <w:t xml:space="preserve"> вида, подвида доходов бюджета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vAlign w:val="center"/>
          </w:tcPr>
          <w:p w:rsidR="007846D4" w:rsidRPr="00357F4D" w:rsidRDefault="007846D4" w:rsidP="00DD0990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>юджет Республики Башкортостан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 xml:space="preserve">юджеты </w:t>
            </w:r>
            <w:r w:rsidR="007846D4" w:rsidRPr="00357F4D">
              <w:rPr>
                <w:b/>
                <w:bCs/>
                <w:szCs w:val="28"/>
              </w:rPr>
              <w:br/>
              <w:t>городских округов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>юджеты муниципальных районов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 xml:space="preserve">юджеты сельских </w:t>
            </w:r>
            <w:r w:rsidR="007846D4" w:rsidRPr="00357F4D">
              <w:rPr>
                <w:b/>
                <w:bCs/>
                <w:szCs w:val="28"/>
              </w:rPr>
              <w:br/>
              <w:t xml:space="preserve">поселений 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>юджеты городских поселений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0" w:type="dxa"/>
              <w:bottom w:w="130" w:type="dxa"/>
            </w:tcMar>
            <w:textDirection w:val="btLr"/>
            <w:vAlign w:val="center"/>
          </w:tcPr>
          <w:p w:rsidR="007846D4" w:rsidRPr="00357F4D" w:rsidRDefault="007D0EBC" w:rsidP="00DD099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Б</w:t>
            </w:r>
            <w:r w:rsidR="007846D4" w:rsidRPr="00357F4D">
              <w:rPr>
                <w:b/>
                <w:bCs/>
                <w:szCs w:val="28"/>
              </w:rPr>
              <w:t xml:space="preserve">юджет </w:t>
            </w:r>
            <w:r w:rsidR="007846D4">
              <w:rPr>
                <w:b/>
                <w:bCs/>
                <w:szCs w:val="28"/>
              </w:rPr>
              <w:t>Т</w:t>
            </w:r>
            <w:r w:rsidR="007846D4" w:rsidRPr="00357F4D">
              <w:rPr>
                <w:b/>
                <w:bCs/>
                <w:szCs w:val="28"/>
              </w:rPr>
              <w:t>ерриториального фонда</w:t>
            </w:r>
            <w:r w:rsidR="007846D4">
              <w:rPr>
                <w:b/>
                <w:bCs/>
                <w:szCs w:val="28"/>
              </w:rPr>
              <w:t xml:space="preserve"> о</w:t>
            </w:r>
            <w:r w:rsidR="007846D4" w:rsidRPr="00357F4D">
              <w:rPr>
                <w:b/>
                <w:bCs/>
                <w:szCs w:val="28"/>
              </w:rPr>
              <w:t>бязатель</w:t>
            </w:r>
            <w:r w:rsidR="007846D4">
              <w:rPr>
                <w:b/>
                <w:bCs/>
                <w:szCs w:val="28"/>
              </w:rPr>
              <w:t>ного</w:t>
            </w:r>
            <w:r w:rsidR="007846D4" w:rsidRPr="00357F4D">
              <w:rPr>
                <w:b/>
                <w:bCs/>
                <w:szCs w:val="28"/>
              </w:rPr>
              <w:t xml:space="preserve"> медицинского страхования Республики Башкортостан</w:t>
            </w:r>
          </w:p>
        </w:tc>
      </w:tr>
    </w:tbl>
    <w:p w:rsidR="007846D4" w:rsidRPr="00226BED" w:rsidRDefault="007846D4">
      <w:pPr>
        <w:rPr>
          <w:sz w:val="2"/>
        </w:rPr>
      </w:pPr>
    </w:p>
    <w:tbl>
      <w:tblPr>
        <w:tblW w:w="14883" w:type="dxa"/>
        <w:tblInd w:w="-32" w:type="dxa"/>
        <w:tblLayout w:type="fixed"/>
        <w:tblLook w:val="00A0" w:firstRow="1" w:lastRow="0" w:firstColumn="1" w:lastColumn="0" w:noHBand="0" w:noVBand="0"/>
      </w:tblPr>
      <w:tblGrid>
        <w:gridCol w:w="3490"/>
        <w:gridCol w:w="4730"/>
        <w:gridCol w:w="1021"/>
        <w:gridCol w:w="737"/>
        <w:gridCol w:w="1020"/>
        <w:gridCol w:w="766"/>
        <w:gridCol w:w="709"/>
        <w:gridCol w:w="2410"/>
      </w:tblGrid>
      <w:tr w:rsidR="007846D4" w:rsidRPr="00357F4D" w:rsidTr="002F149B">
        <w:trPr>
          <w:cantSplit/>
          <w:tblHeader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8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 xml:space="preserve">ДОХОДЫ ОТ ПОГАШЕНИЯ ЗАДОЛЖЕННОСТИ </w:t>
            </w:r>
          </w:p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 xml:space="preserve">И ПЕРЕРАСЧЕТОВ </w:t>
            </w:r>
          </w:p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ПО ОТМЕНЕННЫМ НАЛОГАМ, СБОРАМ И ИНЫМ ОБЯЗАТЕЛЬНЫМ ПЛАТЕЖАМ</w:t>
            </w:r>
            <w:r>
              <w:rPr>
                <w:b/>
                <w:bCs/>
                <w:szCs w:val="28"/>
              </w:rPr>
              <w:t>*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000 1 09 06010 02 0000 110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Налог с продаж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lastRenderedPageBreak/>
              <w:t>000 1 09 06030 02 0000 110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B327B" w:rsidRDefault="007846D4" w:rsidP="007918D6">
            <w:pPr>
              <w:rPr>
                <w:b/>
                <w:szCs w:val="28"/>
              </w:rPr>
            </w:pPr>
            <w:r w:rsidRPr="00357F4D">
              <w:rPr>
                <w:szCs w:val="28"/>
              </w:rPr>
              <w:t>Прочие налоги и сборы</w:t>
            </w:r>
            <w:r w:rsidR="003B327B">
              <w:rPr>
                <w:szCs w:val="28"/>
              </w:rPr>
              <w:t xml:space="preserve"> </w:t>
            </w:r>
            <w:r w:rsidR="003B327B" w:rsidRPr="003B327B">
              <w:rPr>
                <w:szCs w:val="28"/>
              </w:rPr>
              <w:t>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000 1 09 07012 04 0000 110 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Налог на рекламу, мобилизуемый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 территориях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000 1 09 07013 05 0000 110 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Налог на рекламу, мобилизуемый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 территориях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000 1 09 07032 04 0000 110 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Целевые сборы с граждан </w:t>
            </w:r>
          </w:p>
          <w:p w:rsidR="007846D4" w:rsidRPr="00357F4D" w:rsidRDefault="007846D4" w:rsidP="00F406E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предприятий, учреждений, организаций на содержание милиции, на благоустройство территорий, на нужды образования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и другие цели, мобилизуемые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>на территориях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000 1 09 07033 05 0000 110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Целевые сборы с граждан </w:t>
            </w:r>
          </w:p>
          <w:p w:rsidR="007846D4" w:rsidRPr="00357F4D" w:rsidRDefault="007846D4" w:rsidP="00F406E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предприятий, учреждений, организаций на содержание милиции, на благоустройство территорий, на нужды образования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и другие цели, мобилизуемые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>на территориях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000 1 09 07052 04 0000 110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lastRenderedPageBreak/>
              <w:t>000 1 09 07053 05 0000 110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 xml:space="preserve">ДОХОДЫ ОТ ИСПОЛЬЗОВАНИЯ ИМУЩЕСТВА, НАХОДЯЩЕГОСЯ </w:t>
            </w:r>
            <w:r w:rsidR="00F406E6">
              <w:rPr>
                <w:b/>
                <w:bCs/>
                <w:szCs w:val="28"/>
              </w:rPr>
              <w:br/>
            </w:r>
            <w:r w:rsidRPr="00357F4D">
              <w:rPr>
                <w:b/>
                <w:bCs/>
                <w:szCs w:val="28"/>
              </w:rPr>
              <w:t xml:space="preserve">В </w:t>
            </w:r>
            <w:proofErr w:type="gramStart"/>
            <w:r w:rsidRPr="00357F4D">
              <w:rPr>
                <w:b/>
                <w:bCs/>
                <w:szCs w:val="28"/>
              </w:rPr>
              <w:t>ГОСУДАРСТВЕННОЙ</w:t>
            </w:r>
            <w:proofErr w:type="gramEnd"/>
            <w:r w:rsidRPr="00357F4D">
              <w:rPr>
                <w:b/>
                <w:bCs/>
                <w:szCs w:val="28"/>
              </w:rPr>
              <w:t xml:space="preserve"> </w:t>
            </w:r>
          </w:p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И МУНИЦИПАЛЬНОЙ СОБСТВЕННОСТИ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711400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11400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000 1 11 020</w:t>
            </w:r>
            <w:r>
              <w:rPr>
                <w:szCs w:val="28"/>
              </w:rPr>
              <w:t>3</w:t>
            </w:r>
            <w:r w:rsidRPr="00357F4D">
              <w:rPr>
                <w:szCs w:val="28"/>
              </w:rPr>
              <w:t>2 0</w:t>
            </w:r>
            <w:r>
              <w:rPr>
                <w:szCs w:val="28"/>
              </w:rPr>
              <w:t>4</w:t>
            </w:r>
            <w:r w:rsidRPr="00357F4D">
              <w:rPr>
                <w:szCs w:val="28"/>
              </w:rPr>
              <w:t> 0000 120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rPr>
                <w:szCs w:val="28"/>
              </w:rPr>
            </w:pPr>
            <w:r w:rsidRPr="00711400">
              <w:rPr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</w:tr>
      <w:tr w:rsidR="00711400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11400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000 1 11 020</w:t>
            </w:r>
            <w:r>
              <w:rPr>
                <w:szCs w:val="28"/>
              </w:rPr>
              <w:t>33</w:t>
            </w:r>
            <w:r w:rsidRPr="00357F4D">
              <w:rPr>
                <w:szCs w:val="28"/>
              </w:rPr>
              <w:t> 0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 0000 120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rPr>
                <w:szCs w:val="28"/>
              </w:rPr>
            </w:pPr>
            <w:r w:rsidRPr="00711400">
              <w:rPr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00" w:rsidRPr="00357F4D" w:rsidRDefault="00711400" w:rsidP="007918D6">
            <w:pPr>
              <w:jc w:val="right"/>
              <w:rPr>
                <w:szCs w:val="28"/>
              </w:rPr>
            </w:pP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000 1 11 05026 04 0000 120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Доходы, получаемые в виде арендной платы за земельные участки, которые расположены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в границах городских округов, находятся в федеральной собственности и осуществление полномочий по управлению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</w:t>
            </w:r>
            <w:proofErr w:type="gramStart"/>
            <w:r w:rsidRPr="00357F4D">
              <w:rPr>
                <w:szCs w:val="28"/>
              </w:rPr>
              <w:t>распоряжению</w:t>
            </w:r>
            <w:proofErr w:type="gramEnd"/>
            <w:r w:rsidRPr="00357F4D">
              <w:rPr>
                <w:szCs w:val="28"/>
              </w:rPr>
              <w:t xml:space="preserve"> которыми передано органам государственной власти субъектов Российской Федерации,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а также средства от продажи права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 заключение договоров аренды указанных земельных участков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000 1 11 05026 10 0000 120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Доходы, получаемые в виде арендной платы за земельные участки, которые расположены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в границах сельских поселений, находятся в федеральной собственности и осуществление полномочий по управлению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</w:t>
            </w:r>
            <w:proofErr w:type="gramStart"/>
            <w:r w:rsidRPr="00357F4D">
              <w:rPr>
                <w:szCs w:val="28"/>
              </w:rPr>
              <w:t>распоряжению</w:t>
            </w:r>
            <w:proofErr w:type="gramEnd"/>
            <w:r w:rsidRPr="00357F4D">
              <w:rPr>
                <w:szCs w:val="28"/>
              </w:rPr>
              <w:t xml:space="preserve"> которыми передано органам государственной власти субъектов Российской Федерации,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а также средства от продажи права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 заключение договоров аренды указанных земельных участков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000 1 11 05026 13 0000 120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Доходы, получаемые в виде арендной платы за земельные участки, которые расположены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в границах городских поселений, находятся в федеральной собственности и осуществление полномочий по управлению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</w:t>
            </w:r>
            <w:proofErr w:type="gramStart"/>
            <w:r w:rsidRPr="00357F4D">
              <w:rPr>
                <w:szCs w:val="28"/>
              </w:rPr>
              <w:t>распоряжению</w:t>
            </w:r>
            <w:proofErr w:type="gramEnd"/>
            <w:r w:rsidRPr="00357F4D">
              <w:rPr>
                <w:szCs w:val="28"/>
              </w:rPr>
              <w:t xml:space="preserve"> которыми передано органам государственной власти субъектов Российской Федерации,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а также средства от продажи права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на заключение договоров аренды указанных земельных участков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000 1 11 05326 04 0000 120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Плата по соглашениям </w:t>
            </w:r>
            <w:r w:rsidR="005205C9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об установлении сервитута, заключенным органами исполнительной власти субъектов Российской Федерации, государственными </w:t>
            </w:r>
            <w:r w:rsidR="006E2A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или муниципальными предприятиями либо государственными </w:t>
            </w:r>
            <w:r w:rsidR="0011737B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или муниципальными учреждениями </w:t>
            </w:r>
          </w:p>
          <w:p w:rsidR="007846D4" w:rsidRPr="00357F4D" w:rsidRDefault="007846D4" w:rsidP="006E2AE6">
            <w:pPr>
              <w:rPr>
                <w:szCs w:val="28"/>
              </w:rPr>
            </w:pPr>
            <w:proofErr w:type="gramStart"/>
            <w:r w:rsidRPr="00357F4D">
              <w:rPr>
                <w:szCs w:val="28"/>
              </w:rPr>
              <w:t xml:space="preserve">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</w:t>
            </w:r>
            <w:r w:rsidR="006E2AE6">
              <w:rPr>
                <w:szCs w:val="28"/>
              </w:rPr>
              <w:br/>
            </w:r>
            <w:r w:rsidRPr="00357F4D">
              <w:rPr>
                <w:szCs w:val="28"/>
              </w:rPr>
              <w:t>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000 1 11 05326 10 0000 120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Плата по соглашениям </w:t>
            </w:r>
          </w:p>
          <w:p w:rsidR="007846D4" w:rsidRPr="006D3BFE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об установлении сервитута, заключенным органами исполнительной власти субъектов Российской Федерации, государственными </w:t>
            </w:r>
          </w:p>
          <w:p w:rsidR="007846D4" w:rsidRPr="006D3BFE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или муниципальными предприятиями </w:t>
            </w:r>
          </w:p>
          <w:p w:rsidR="007846D4" w:rsidRPr="006D3BFE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либо государственными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или муниципальными учреждениями </w:t>
            </w:r>
          </w:p>
          <w:p w:rsidR="007846D4" w:rsidRPr="00357F4D" w:rsidRDefault="007846D4" w:rsidP="006E2AE6">
            <w:pPr>
              <w:rPr>
                <w:szCs w:val="28"/>
              </w:rPr>
            </w:pPr>
            <w:proofErr w:type="gramStart"/>
            <w:r w:rsidRPr="00357F4D">
              <w:rPr>
                <w:szCs w:val="28"/>
              </w:rPr>
              <w:t xml:space="preserve">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</w:t>
            </w:r>
            <w:r w:rsidR="006E2AE6">
              <w:rPr>
                <w:szCs w:val="28"/>
              </w:rPr>
              <w:br/>
            </w:r>
            <w:r w:rsidRPr="00357F4D">
              <w:rPr>
                <w:szCs w:val="28"/>
              </w:rPr>
              <w:t>и распоряжению</w:t>
            </w:r>
            <w:r w:rsidR="006E2AE6">
              <w:rPr>
                <w:szCs w:val="28"/>
              </w:rPr>
              <w:t xml:space="preserve"> </w:t>
            </w:r>
            <w:r w:rsidRPr="00357F4D">
              <w:rPr>
                <w:szCs w:val="28"/>
              </w:rPr>
              <w:t>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000 1 11 05326 13 0000 120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Плата по соглашениям </w:t>
            </w:r>
          </w:p>
          <w:p w:rsidR="007846D4" w:rsidRPr="006D3BFE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об установлении сервитута, заключенным органами исполнительной власти субъектов Российской Федерации, государственными </w:t>
            </w:r>
          </w:p>
          <w:p w:rsidR="007846D4" w:rsidRPr="006D3BFE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или муниципальными предприятиями либо государственными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или муниципальными учреждениями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</w:t>
            </w:r>
          </w:p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</w:t>
            </w:r>
            <w:proofErr w:type="gramStart"/>
            <w:r w:rsidRPr="00357F4D">
              <w:rPr>
                <w:szCs w:val="28"/>
              </w:rPr>
              <w:t>распоряжению</w:t>
            </w:r>
            <w:proofErr w:type="gramEnd"/>
            <w:r w:rsidRPr="00357F4D">
              <w:rPr>
                <w:szCs w:val="28"/>
              </w:rPr>
              <w:t xml:space="preserve"> которыми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D901A6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Default="00D901A6" w:rsidP="002F149B">
            <w:r w:rsidRPr="00CF3921">
              <w:rPr>
                <w:szCs w:val="28"/>
              </w:rPr>
              <w:t>000 1 11 05</w:t>
            </w:r>
            <w:r>
              <w:rPr>
                <w:szCs w:val="28"/>
              </w:rPr>
              <w:t>430</w:t>
            </w:r>
            <w:r w:rsidRPr="00CF3921">
              <w:rPr>
                <w:szCs w:val="28"/>
              </w:rPr>
              <w:t> </w:t>
            </w:r>
            <w:r>
              <w:rPr>
                <w:szCs w:val="28"/>
              </w:rPr>
              <w:t>04</w:t>
            </w:r>
            <w:r w:rsidRPr="00CF3921">
              <w:rPr>
                <w:szCs w:val="28"/>
              </w:rPr>
              <w:t> 0000 120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F406E6">
            <w:pPr>
              <w:rPr>
                <w:szCs w:val="28"/>
              </w:rPr>
            </w:pPr>
            <w:proofErr w:type="gramStart"/>
            <w:r w:rsidRPr="00D901A6">
              <w:rPr>
                <w:szCs w:val="28"/>
              </w:rPr>
              <w:t xml:space="preserve">Плата за публичный сервитут, предусмотренная решением уполномоченного органа </w:t>
            </w:r>
            <w:r>
              <w:rPr>
                <w:szCs w:val="28"/>
              </w:rPr>
              <w:br/>
            </w:r>
            <w:r w:rsidRPr="00D901A6">
              <w:rPr>
                <w:szCs w:val="28"/>
              </w:rPr>
              <w:t xml:space="preserve">об установлении публичного сервитута в отношении земельных участков, которые расположены </w:t>
            </w:r>
            <w:r w:rsidR="00F406E6">
              <w:rPr>
                <w:szCs w:val="28"/>
              </w:rPr>
              <w:br/>
            </w:r>
            <w:r w:rsidRPr="00D901A6">
              <w:rPr>
                <w:szCs w:val="28"/>
              </w:rPr>
              <w:t xml:space="preserve">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</w:t>
            </w:r>
            <w:r>
              <w:rPr>
                <w:szCs w:val="28"/>
              </w:rPr>
              <w:br/>
            </w:r>
            <w:r w:rsidRPr="00D901A6">
              <w:rPr>
                <w:szCs w:val="28"/>
              </w:rPr>
              <w:t xml:space="preserve">и не предоставлены гражданам </w:t>
            </w:r>
            <w:r w:rsidR="00F406E6">
              <w:rPr>
                <w:szCs w:val="28"/>
              </w:rPr>
              <w:br/>
            </w:r>
            <w:r w:rsidRPr="00D901A6">
              <w:rPr>
                <w:szCs w:val="28"/>
              </w:rPr>
              <w:t xml:space="preserve">или юридическим лицам </w:t>
            </w:r>
            <w:r w:rsidR="00F406E6">
              <w:rPr>
                <w:szCs w:val="28"/>
              </w:rPr>
              <w:br/>
            </w:r>
            <w:r w:rsidRPr="00D901A6">
              <w:rPr>
                <w:szCs w:val="28"/>
              </w:rPr>
              <w:t>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D901A6">
              <w:rPr>
                <w:szCs w:val="28"/>
              </w:rPr>
              <w:t xml:space="preserve"> (</w:t>
            </w:r>
            <w:proofErr w:type="gramStart"/>
            <w:r w:rsidRPr="00D901A6">
              <w:rPr>
                <w:szCs w:val="28"/>
              </w:rPr>
              <w:t xml:space="preserve">муниципальных органов), органов управления государственными внебюджетными фондами </w:t>
            </w:r>
            <w:r w:rsidR="00F406E6">
              <w:rPr>
                <w:szCs w:val="28"/>
              </w:rPr>
              <w:br/>
            </w:r>
            <w:r w:rsidRPr="00D901A6">
              <w:rPr>
                <w:szCs w:val="28"/>
              </w:rPr>
              <w:t>и казенных учреждений)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</w:tr>
      <w:tr w:rsidR="00D901A6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Default="00D901A6" w:rsidP="002F149B">
            <w:r w:rsidRPr="00CF3921">
              <w:rPr>
                <w:szCs w:val="28"/>
              </w:rPr>
              <w:t>000 1 11 05</w:t>
            </w:r>
            <w:r>
              <w:rPr>
                <w:szCs w:val="28"/>
              </w:rPr>
              <w:t>430</w:t>
            </w:r>
            <w:r w:rsidRPr="00CF3921">
              <w:rPr>
                <w:szCs w:val="28"/>
              </w:rPr>
              <w:t> 1</w:t>
            </w:r>
            <w:r>
              <w:rPr>
                <w:szCs w:val="28"/>
              </w:rPr>
              <w:t>0</w:t>
            </w:r>
            <w:r w:rsidRPr="00CF3921">
              <w:rPr>
                <w:szCs w:val="28"/>
              </w:rPr>
              <w:t> 0000 120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1C666B" w:rsidP="00F406E6">
            <w:pPr>
              <w:rPr>
                <w:szCs w:val="28"/>
              </w:rPr>
            </w:pPr>
            <w:proofErr w:type="gramStart"/>
            <w:r w:rsidRPr="001C666B">
              <w:rPr>
                <w:szCs w:val="28"/>
              </w:rPr>
              <w:t xml:space="preserve">Плата за публичный сервитут, предусмотренная решением уполномоченного органа </w:t>
            </w:r>
            <w:r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об установлении публичного сервитута в отношении земельных участков, которые расположены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и не предоставлены гражданам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или юридическим лицам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>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1C666B">
              <w:rPr>
                <w:szCs w:val="28"/>
              </w:rPr>
              <w:t xml:space="preserve"> (</w:t>
            </w:r>
            <w:proofErr w:type="gramStart"/>
            <w:r w:rsidRPr="001C666B">
              <w:rPr>
                <w:szCs w:val="28"/>
              </w:rPr>
              <w:t xml:space="preserve">муниципальных органов), органов управления государственными внебюджетными фондами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>и казенных учреждений)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</w:tr>
      <w:tr w:rsidR="00D901A6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Default="00D901A6" w:rsidP="002F149B">
            <w:r w:rsidRPr="00CF3921">
              <w:rPr>
                <w:szCs w:val="28"/>
              </w:rPr>
              <w:t>000 1 11 05</w:t>
            </w:r>
            <w:r>
              <w:rPr>
                <w:szCs w:val="28"/>
              </w:rPr>
              <w:t>430</w:t>
            </w:r>
            <w:r w:rsidRPr="00CF3921">
              <w:rPr>
                <w:szCs w:val="28"/>
              </w:rPr>
              <w:t> 13 0000 120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1C666B" w:rsidP="00F406E6">
            <w:pPr>
              <w:rPr>
                <w:szCs w:val="28"/>
              </w:rPr>
            </w:pPr>
            <w:proofErr w:type="gramStart"/>
            <w:r w:rsidRPr="001C666B">
              <w:rPr>
                <w:szCs w:val="28"/>
              </w:rPr>
              <w:t xml:space="preserve">Плата за публичный сервитут, предусмотренная решением уполномоченного органа </w:t>
            </w:r>
            <w:r w:rsidR="00B87F8A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об установлении публичного сервитута в отношении земельных участков, которые расположены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и не предоставлены гражданам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 xml:space="preserve">или юридическим лицам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>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1C666B">
              <w:rPr>
                <w:szCs w:val="28"/>
              </w:rPr>
              <w:t xml:space="preserve"> (</w:t>
            </w:r>
            <w:proofErr w:type="gramStart"/>
            <w:r w:rsidRPr="001C666B">
              <w:rPr>
                <w:szCs w:val="28"/>
              </w:rPr>
              <w:t xml:space="preserve">муниципальных органов), органов управления государственными внебюджетными фондами </w:t>
            </w:r>
            <w:r w:rsidR="00F406E6">
              <w:rPr>
                <w:szCs w:val="28"/>
              </w:rPr>
              <w:br/>
            </w:r>
            <w:r w:rsidRPr="001C666B">
              <w:rPr>
                <w:szCs w:val="28"/>
              </w:rPr>
              <w:t>и казенных учреждений)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6" w:rsidRPr="00357F4D" w:rsidRDefault="00D901A6" w:rsidP="002F149B">
            <w:pPr>
              <w:jc w:val="right"/>
              <w:rPr>
                <w:szCs w:val="28"/>
              </w:rPr>
            </w:pPr>
          </w:p>
        </w:tc>
      </w:tr>
      <w:tr w:rsidR="001B74E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000 1 11 09049 09 0000 120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F406E6">
            <w:pPr>
              <w:rPr>
                <w:bCs/>
                <w:szCs w:val="28"/>
              </w:rPr>
            </w:pPr>
            <w:r w:rsidRPr="00903BF3">
              <w:rPr>
                <w:bCs/>
                <w:szCs w:val="28"/>
              </w:rPr>
              <w:t xml:space="preserve">Прочие поступления </w:t>
            </w:r>
            <w:r w:rsidR="006E2AE6">
              <w:rPr>
                <w:bCs/>
                <w:szCs w:val="28"/>
              </w:rPr>
              <w:br/>
            </w:r>
            <w:r w:rsidRPr="00903BF3">
              <w:rPr>
                <w:bCs/>
                <w:szCs w:val="28"/>
              </w:rPr>
              <w:t>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EF" w:rsidRPr="00903BF3" w:rsidRDefault="001B74EF" w:rsidP="006E7709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100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E4F40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ДО</w:t>
            </w:r>
            <w:r w:rsidR="003F5D0B">
              <w:rPr>
                <w:b/>
                <w:bCs/>
                <w:szCs w:val="28"/>
              </w:rPr>
              <w:t xml:space="preserve">ХОДЫ ОТ ОКАЗАНИЯ ПЛАТНЫХ УСЛУГ </w:t>
            </w:r>
          </w:p>
          <w:p w:rsidR="007846D4" w:rsidRPr="00357F4D" w:rsidRDefault="007846D4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И КОМПЕНСАЦИИ ЗАТРАТ ГОСУДАРСТВА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000 1 13 01994 04 0000 130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7846D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000 1 13 01995 05 0000 130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D4" w:rsidRPr="00357F4D" w:rsidRDefault="007846D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9878BE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9878BE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</w:t>
            </w:r>
            <w:r>
              <w:rPr>
                <w:szCs w:val="28"/>
              </w:rPr>
              <w:t>1</w:t>
            </w:r>
            <w:r w:rsidRPr="00357F4D">
              <w:rPr>
                <w:szCs w:val="28"/>
              </w:rPr>
              <w:t>999 09 0000 130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207C9B">
            <w:pPr>
              <w:pStyle w:val="ConsPlusNormal"/>
            </w:pPr>
            <w:r>
              <w:t xml:space="preserve">Прочие доходы бюджетов территориальных фондов обязательного медицинского страхования от оказания платных </w:t>
            </w:r>
            <w:r w:rsidR="00207C9B">
              <w:br/>
            </w:r>
            <w:r>
              <w:t>услуг (работ)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293705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</w:tr>
      <w:tr w:rsidR="009878BE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000 1 13 02064 04 0000 130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Доходы, поступающие в порядке возмещения расходов, понесенных </w:t>
            </w:r>
          </w:p>
          <w:p w:rsidR="009878BE" w:rsidRPr="00357F4D" w:rsidRDefault="009878BE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в связи с эксплуатацией имущества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9878BE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000 1 13 02065 05 0000 130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Доходы, поступающие в порядке возмещения расходов, понесенных </w:t>
            </w:r>
          </w:p>
          <w:p w:rsidR="009878BE" w:rsidRPr="00357F4D" w:rsidRDefault="009878BE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в связи с эксплуатацией имущества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BE" w:rsidRPr="00357F4D" w:rsidRDefault="009878BE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000 1 13 02994 04 0000 130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000 1 13 02995 05 0000 130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000 1 13 02999 09 0000 130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 xml:space="preserve">ДОХОДЫ ОТ ПРОДАЖИ МАТЕРИАЛЬНЫХ </w:t>
            </w:r>
            <w:r>
              <w:rPr>
                <w:b/>
                <w:bCs/>
                <w:szCs w:val="28"/>
              </w:rPr>
              <w:br/>
            </w:r>
            <w:r w:rsidRPr="00357F4D">
              <w:rPr>
                <w:b/>
                <w:bCs/>
                <w:szCs w:val="28"/>
              </w:rPr>
              <w:t>И НЕМАТЕРИАЛЬНЫХ АКТИВОВ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485C37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37" w:rsidRPr="00357F4D" w:rsidRDefault="00485C37" w:rsidP="006E77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000 1 14 04</w:t>
            </w:r>
            <w:r w:rsidRPr="00357F4D">
              <w:rPr>
                <w:szCs w:val="28"/>
              </w:rPr>
              <w:t>0</w:t>
            </w:r>
            <w:r>
              <w:rPr>
                <w:szCs w:val="28"/>
              </w:rPr>
              <w:t>90</w:t>
            </w:r>
            <w:r w:rsidRPr="00357F4D">
              <w:rPr>
                <w:szCs w:val="28"/>
              </w:rPr>
              <w:t> 0</w:t>
            </w:r>
            <w:r>
              <w:rPr>
                <w:szCs w:val="28"/>
              </w:rPr>
              <w:t>9</w:t>
            </w:r>
            <w:r w:rsidRPr="00357F4D">
              <w:rPr>
                <w:szCs w:val="28"/>
              </w:rPr>
              <w:t> 0000 4</w:t>
            </w:r>
            <w:r>
              <w:rPr>
                <w:szCs w:val="28"/>
              </w:rPr>
              <w:t>2</w:t>
            </w:r>
            <w:r w:rsidRPr="00357F4D">
              <w:rPr>
                <w:szCs w:val="28"/>
              </w:rPr>
              <w:t>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C37" w:rsidRPr="00210B99" w:rsidRDefault="00485C37" w:rsidP="006E7709">
            <w:pPr>
              <w:rPr>
                <w:szCs w:val="28"/>
              </w:rPr>
            </w:pPr>
            <w:r w:rsidRPr="00BD3512">
              <w:rPr>
                <w:szCs w:val="28"/>
              </w:rPr>
              <w:t xml:space="preserve">Доходы от продажи нематериальных активов, находящихся </w:t>
            </w:r>
            <w:r>
              <w:rPr>
                <w:szCs w:val="28"/>
              </w:rPr>
              <w:br/>
            </w:r>
            <w:r w:rsidRPr="00BD3512">
              <w:rPr>
                <w:szCs w:val="28"/>
              </w:rPr>
              <w:t>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37" w:rsidRPr="00357F4D" w:rsidRDefault="00485C37" w:rsidP="006E770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000 1 14 06032 04 0000 430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Доходы от продажи земельных участков, которые расположены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границах городских округов, находятся в федеральной собственности и осуществление полномочий по управлению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и </w:t>
            </w:r>
            <w:proofErr w:type="gramStart"/>
            <w:r w:rsidRPr="00210B99">
              <w:rPr>
                <w:szCs w:val="28"/>
              </w:rPr>
              <w:t>распоряжению</w:t>
            </w:r>
            <w:proofErr w:type="gramEnd"/>
            <w:r w:rsidRPr="00210B99">
              <w:rPr>
                <w:szCs w:val="28"/>
              </w:rPr>
              <w:t xml:space="preserve"> которыми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000 1 14 06033 10 0000 430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Доходы от продажи земельных участков, которые расположены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границах сельских поселений, находятся в федеральной собственности и осуществление полномочий по управлению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и </w:t>
            </w:r>
            <w:proofErr w:type="gramStart"/>
            <w:r w:rsidRPr="00210B99">
              <w:rPr>
                <w:szCs w:val="28"/>
              </w:rPr>
              <w:t>распоряжению</w:t>
            </w:r>
            <w:proofErr w:type="gramEnd"/>
            <w:r w:rsidRPr="00210B99">
              <w:rPr>
                <w:szCs w:val="28"/>
              </w:rPr>
              <w:t xml:space="preserve"> которыми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000 1 14 06033 13 0000 430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Доходы от продажи земельных участков, которые расположены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границах городских поселений, находятся в федеральной собственности и осуществление полномочий по управлению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и </w:t>
            </w:r>
            <w:proofErr w:type="gramStart"/>
            <w:r w:rsidRPr="00210B99">
              <w:rPr>
                <w:szCs w:val="28"/>
              </w:rPr>
              <w:t>распоряжению</w:t>
            </w:r>
            <w:proofErr w:type="gramEnd"/>
            <w:r w:rsidRPr="00210B99">
              <w:rPr>
                <w:szCs w:val="28"/>
              </w:rPr>
              <w:t xml:space="preserve"> которыми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000 1 14 06326 04 0000 430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Плата за увеличение площади земельных участков, находящихся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частной собственности,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результате перераспределения таких земельных участков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и земельных участков, которые расположены в границах городских округов, которые находятся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федеральной собственности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и осуществление полномочий Российской Федерации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210B99">
              <w:rPr>
                <w:szCs w:val="28"/>
              </w:rPr>
              <w:t>которыми</w:t>
            </w:r>
            <w:proofErr w:type="gramEnd"/>
            <w:r w:rsidRPr="00210B99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000 1 14 06326 10 0000 430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Плата за увеличение площади земельных участков, находящихся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частной собственности,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результате перераспределения таких земельных участков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и земельных участков, которые расположены в границах сельских поселений, которые находятся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федеральной собственности </w:t>
            </w:r>
          </w:p>
          <w:p w:rsidR="00207C9B" w:rsidRPr="00210B99" w:rsidRDefault="00207C9B" w:rsidP="007B6470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и осуществление полномочий Российской Федерации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210B99">
              <w:rPr>
                <w:szCs w:val="28"/>
              </w:rPr>
              <w:t>которыми</w:t>
            </w:r>
            <w:proofErr w:type="gramEnd"/>
            <w:r w:rsidRPr="00210B99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000 1 14 06326 13 0000 430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Плата за увеличение площади земельных участков, находящихся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в частной собственности,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результате перераспределения таких земельных участков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и земельных участков, которые расположены в границах городских поселений, которые находятся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в федеральной собственности </w:t>
            </w:r>
            <w:r w:rsidR="00F406E6">
              <w:rPr>
                <w:szCs w:val="28"/>
              </w:rPr>
              <w:br/>
            </w:r>
            <w:r w:rsidRPr="00210B99">
              <w:rPr>
                <w:szCs w:val="28"/>
              </w:rPr>
              <w:t xml:space="preserve">и осуществление полномочий Российской Федерации </w:t>
            </w:r>
          </w:p>
          <w:p w:rsidR="00207C9B" w:rsidRPr="00210B99" w:rsidRDefault="00207C9B" w:rsidP="007918D6">
            <w:pPr>
              <w:rPr>
                <w:szCs w:val="28"/>
              </w:rPr>
            </w:pPr>
            <w:r w:rsidRPr="00210B99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210B99">
              <w:rPr>
                <w:szCs w:val="28"/>
              </w:rPr>
              <w:t>которыми</w:t>
            </w:r>
            <w:proofErr w:type="gramEnd"/>
            <w:r w:rsidRPr="00210B99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000 1 14 07020 04 0000 410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в федеральной собственности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осуществление полномочий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357F4D">
              <w:rPr>
                <w:szCs w:val="28"/>
              </w:rPr>
              <w:t>которыми</w:t>
            </w:r>
            <w:proofErr w:type="gramEnd"/>
            <w:r w:rsidRPr="00357F4D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000 1 14 07030 10 0000 410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в федеральной собственности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осуществление полномочий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357F4D">
              <w:rPr>
                <w:szCs w:val="28"/>
              </w:rPr>
              <w:t>которыми</w:t>
            </w:r>
            <w:proofErr w:type="gramEnd"/>
            <w:r w:rsidRPr="00357F4D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000 1 14 07030 13 0000 410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в федеральной собственности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и осуществление полномочий </w:t>
            </w:r>
          </w:p>
          <w:p w:rsidR="00207C9B" w:rsidRPr="00FE1BD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по управлению и распоряжению </w:t>
            </w:r>
            <w:proofErr w:type="gramStart"/>
            <w:r w:rsidRPr="00357F4D">
              <w:rPr>
                <w:szCs w:val="28"/>
              </w:rPr>
              <w:t>которыми</w:t>
            </w:r>
            <w:proofErr w:type="gramEnd"/>
            <w:r w:rsidRPr="00357F4D">
              <w:rPr>
                <w:szCs w:val="28"/>
              </w:rPr>
              <w:t xml:space="preserve"> передано органам государственной власти субъектов Российской Федерации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F406E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 xml:space="preserve">ДОХОДЫ </w:t>
            </w:r>
            <w:r w:rsidR="00F406E6">
              <w:rPr>
                <w:b/>
                <w:bCs/>
                <w:szCs w:val="28"/>
              </w:rPr>
              <w:br/>
            </w:r>
            <w:r w:rsidRPr="00357F4D">
              <w:rPr>
                <w:b/>
                <w:bCs/>
                <w:szCs w:val="28"/>
              </w:rPr>
              <w:t>ОТ АДМИНИСТРАТИВНЫХ ПЛАТЕЖЕЙ И СБОРОВ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000 1 15 02040 04 0000 140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Платежи, взимаемые органами местного самоуправления (организациями) городских округов </w:t>
            </w:r>
          </w:p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за выполнение определенных функций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C9B" w:rsidRPr="00357F4D" w:rsidRDefault="00207C9B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000 1 15 02050 05 0000 140</w:t>
            </w: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207C9B" w:rsidRPr="00357F4D" w:rsidRDefault="00207C9B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207C9B" w:rsidRPr="00357F4D" w:rsidTr="002F149B">
        <w:trPr>
          <w:cantSplit/>
          <w:trHeight w:val="102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ДОХОДЫ ОТ ШТРАФОВ, САНКЦИЙ, ВОЗМЕЩЕНИЯ УЩЕРБА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9B" w:rsidRPr="00357F4D" w:rsidRDefault="00207C9B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572E55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55" w:rsidRPr="00F120C1" w:rsidRDefault="00572E55" w:rsidP="00572E55">
            <w:pPr>
              <w:jc w:val="center"/>
              <w:rPr>
                <w:szCs w:val="28"/>
              </w:rPr>
            </w:pPr>
            <w:r w:rsidRPr="00F120C1">
              <w:rPr>
                <w:szCs w:val="28"/>
              </w:rPr>
              <w:t>000 1 16 10058 09 0000 140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E55" w:rsidRPr="00F120C1" w:rsidRDefault="00572E55" w:rsidP="007918D6">
            <w:pPr>
              <w:rPr>
                <w:szCs w:val="28"/>
              </w:rPr>
            </w:pPr>
            <w:proofErr w:type="gramStart"/>
            <w:r w:rsidRPr="00F120C1">
              <w:rPr>
                <w:szCs w:val="28"/>
              </w:rPr>
              <w:t xml:space="preserve">Платежи в целях возмещения убытков, причиненных уклонением </w:t>
            </w:r>
            <w:r w:rsidRPr="00F120C1">
              <w:rPr>
                <w:szCs w:val="28"/>
              </w:rPr>
              <w:br/>
              <w:t xml:space="preserve">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</w:t>
            </w:r>
            <w:r w:rsidRPr="00F120C1">
              <w:rPr>
                <w:szCs w:val="28"/>
              </w:rPr>
              <w:br/>
              <w:t xml:space="preserve">в бюджет территориального фонда обязательного медицинского страхования за нарушение законодательства Российской Федерации о контрактной системе </w:t>
            </w:r>
            <w:r w:rsidRPr="00F120C1">
              <w:rPr>
                <w:szCs w:val="28"/>
              </w:rPr>
              <w:br/>
              <w:t xml:space="preserve">в сфере закупок товаров, работ, услуг для обеспечения государственных </w:t>
            </w:r>
            <w:r w:rsidRPr="00F120C1">
              <w:rPr>
                <w:szCs w:val="28"/>
              </w:rPr>
              <w:br/>
              <w:t>и муниципальных нужд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55" w:rsidRPr="007F5642" w:rsidRDefault="00572E55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E55" w:rsidRPr="007F5642" w:rsidRDefault="00572E55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E55" w:rsidRPr="00357F4D" w:rsidRDefault="00572E55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E55" w:rsidRPr="00357F4D" w:rsidRDefault="00572E55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2E55" w:rsidRPr="00357F4D" w:rsidRDefault="00572E55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E55" w:rsidRDefault="00572E55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F120C1" w:rsidRDefault="00556AE1" w:rsidP="00556AE1">
            <w:pPr>
              <w:jc w:val="center"/>
              <w:rPr>
                <w:szCs w:val="28"/>
              </w:rPr>
            </w:pPr>
            <w:r w:rsidRPr="00F120C1">
              <w:rPr>
                <w:szCs w:val="28"/>
              </w:rPr>
              <w:t>000 1 16 10061 04 0000 140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F120C1" w:rsidRDefault="00556AE1" w:rsidP="007918D6">
            <w:pPr>
              <w:rPr>
                <w:szCs w:val="28"/>
              </w:rPr>
            </w:pPr>
            <w:proofErr w:type="gramStart"/>
            <w:r w:rsidRPr="00F120C1">
              <w:rPr>
                <w:szCs w:val="28"/>
              </w:rPr>
              <w:t xml:space="preserve">Платежи в целях возмещения убытков, причиненных уклонением </w:t>
            </w:r>
            <w:r w:rsidRPr="00F120C1">
              <w:rPr>
                <w:szCs w:val="28"/>
              </w:rPr>
              <w:br/>
              <w:t xml:space="preserve">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  <w:r w:rsidRPr="00F120C1">
              <w:rPr>
                <w:szCs w:val="28"/>
              </w:rPr>
              <w:br/>
              <w:t xml:space="preserve">в бюджет городского округа </w:t>
            </w:r>
            <w:r w:rsidRPr="00F120C1">
              <w:rPr>
                <w:szCs w:val="28"/>
              </w:rPr>
              <w:br/>
              <w:t xml:space="preserve">за нарушение законодательства Российской Федерации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о контрактной системе в сфере закупок товаров, работ, услуг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для обеспечения государственных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и муниципальных нужд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>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120C1">
              <w:rPr>
                <w:szCs w:val="28"/>
              </w:rPr>
              <w:t xml:space="preserve"> фонда)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7F5642" w:rsidRDefault="00556AE1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F120C1" w:rsidRDefault="00556AE1" w:rsidP="007918D6">
            <w:pPr>
              <w:jc w:val="right"/>
              <w:rPr>
                <w:szCs w:val="28"/>
              </w:rPr>
            </w:pPr>
            <w:r w:rsidRPr="00F120C1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F120C1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F120C1" w:rsidRDefault="00556AE1" w:rsidP="00B25C05">
            <w:pPr>
              <w:jc w:val="center"/>
              <w:rPr>
                <w:szCs w:val="28"/>
              </w:rPr>
            </w:pPr>
            <w:r w:rsidRPr="00F120C1">
              <w:rPr>
                <w:szCs w:val="28"/>
              </w:rPr>
              <w:t>000 1 16 10061 05 0000 140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F120C1" w:rsidRDefault="00556AE1" w:rsidP="007918D6">
            <w:pPr>
              <w:rPr>
                <w:szCs w:val="28"/>
              </w:rPr>
            </w:pPr>
            <w:proofErr w:type="gramStart"/>
            <w:r w:rsidRPr="00F120C1">
              <w:rPr>
                <w:szCs w:val="28"/>
              </w:rPr>
              <w:t xml:space="preserve">Платежи в целях возмещения убытков, причиненных уклонением </w:t>
            </w:r>
            <w:r w:rsidRPr="00F120C1">
              <w:rPr>
                <w:szCs w:val="28"/>
              </w:rPr>
              <w:br/>
              <w:t xml:space="preserve">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</w:t>
            </w:r>
            <w:r w:rsidRPr="00F120C1">
              <w:rPr>
                <w:szCs w:val="28"/>
              </w:rPr>
              <w:br/>
              <w:t xml:space="preserve">в бюджет муниципального района </w:t>
            </w:r>
            <w:r w:rsidRPr="00F120C1">
              <w:rPr>
                <w:szCs w:val="28"/>
              </w:rPr>
              <w:br/>
              <w:t xml:space="preserve">за нарушение законодательства Российской Федерации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о контрактной системе в сфере закупок товаров, работ, услуг </w:t>
            </w:r>
            <w:r w:rsidR="006E2A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для обеспечения государственных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и муниципальных нужд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>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120C1">
              <w:rPr>
                <w:szCs w:val="28"/>
              </w:rPr>
              <w:t xml:space="preserve"> фонда)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7F5642" w:rsidRDefault="00556AE1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7F5642" w:rsidRDefault="00556AE1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</w:p>
        </w:tc>
      </w:tr>
      <w:tr w:rsidR="00FF5AF0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Pr="00F120C1" w:rsidRDefault="00FF5AF0" w:rsidP="00FF5AF0">
            <w:r w:rsidRPr="00F120C1">
              <w:rPr>
                <w:szCs w:val="28"/>
              </w:rPr>
              <w:t>000 1 16 10062 04 0000 140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AF0" w:rsidRPr="00F120C1" w:rsidRDefault="00FF5AF0" w:rsidP="007918D6">
            <w:pPr>
              <w:rPr>
                <w:szCs w:val="28"/>
              </w:rPr>
            </w:pPr>
            <w:proofErr w:type="gramStart"/>
            <w:r w:rsidRPr="00F120C1">
              <w:rPr>
                <w:szCs w:val="28"/>
              </w:rPr>
              <w:t xml:space="preserve">Платежи в целях возмещения убытков, причиненных уклонением </w:t>
            </w:r>
            <w:r w:rsidRPr="00F120C1">
              <w:rPr>
                <w:szCs w:val="28"/>
              </w:rPr>
              <w:br/>
              <w:t xml:space="preserve">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</w:t>
            </w:r>
            <w:r w:rsidRPr="00F120C1">
              <w:rPr>
                <w:szCs w:val="28"/>
              </w:rPr>
              <w:br/>
              <w:t xml:space="preserve">в бюджет городского округа </w:t>
            </w:r>
            <w:r w:rsidRPr="00F120C1">
              <w:rPr>
                <w:szCs w:val="28"/>
              </w:rPr>
              <w:br/>
              <w:t xml:space="preserve">за нарушение законодательства Российской Федерации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о контрактной системе в сфере закупок товаров, работ, услуг </w:t>
            </w:r>
            <w:r w:rsidR="006E2A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для обеспечения государственных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>и муниципальных нужд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Pr="00F120C1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AF0" w:rsidRPr="00F120C1" w:rsidRDefault="007F5642" w:rsidP="007918D6">
            <w:pPr>
              <w:jc w:val="right"/>
              <w:rPr>
                <w:szCs w:val="28"/>
              </w:rPr>
            </w:pPr>
            <w:r w:rsidRPr="00F120C1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F120C1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357F4D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357F4D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Default="00FF5AF0" w:rsidP="007918D6">
            <w:pPr>
              <w:jc w:val="right"/>
              <w:rPr>
                <w:szCs w:val="28"/>
              </w:rPr>
            </w:pPr>
          </w:p>
        </w:tc>
      </w:tr>
      <w:tr w:rsidR="00FF5AF0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Pr="00F120C1" w:rsidRDefault="00FF5AF0" w:rsidP="00FF5AF0">
            <w:r w:rsidRPr="00F120C1">
              <w:rPr>
                <w:szCs w:val="28"/>
              </w:rPr>
              <w:t>000 1 16 10062 05 0000 140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AF0" w:rsidRPr="00F120C1" w:rsidRDefault="00FF5AF0" w:rsidP="007918D6">
            <w:pPr>
              <w:rPr>
                <w:szCs w:val="28"/>
              </w:rPr>
            </w:pPr>
            <w:r w:rsidRPr="00F120C1">
              <w:rPr>
                <w:szCs w:val="28"/>
              </w:rPr>
              <w:t xml:space="preserve">Платежи в целях возмещения убытков, причиненных уклонением </w:t>
            </w:r>
            <w:r w:rsidRPr="00F120C1">
              <w:rPr>
                <w:szCs w:val="28"/>
              </w:rPr>
              <w:br/>
              <w:t xml:space="preserve">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</w:t>
            </w:r>
            <w:r w:rsidRPr="00F120C1">
              <w:rPr>
                <w:szCs w:val="28"/>
              </w:rPr>
              <w:br/>
              <w:t xml:space="preserve">в бюджет муниципального района </w:t>
            </w:r>
            <w:r w:rsidRPr="00F120C1">
              <w:rPr>
                <w:szCs w:val="28"/>
              </w:rPr>
              <w:br/>
              <w:t xml:space="preserve">за нарушение законодательства Российской Федерации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 xml:space="preserve">о контрактной системе в сфере закупок товаров, работ, услуг </w:t>
            </w:r>
            <w:r w:rsidR="006E2AE6">
              <w:rPr>
                <w:szCs w:val="28"/>
              </w:rPr>
              <w:br/>
            </w:r>
            <w:bookmarkStart w:id="0" w:name="_GoBack"/>
            <w:bookmarkEnd w:id="0"/>
            <w:r w:rsidRPr="00F120C1">
              <w:rPr>
                <w:szCs w:val="28"/>
              </w:rPr>
              <w:t xml:space="preserve">для обеспечения государственных </w:t>
            </w:r>
            <w:r w:rsidR="00F406E6">
              <w:rPr>
                <w:szCs w:val="28"/>
              </w:rPr>
              <w:br/>
            </w:r>
            <w:r w:rsidRPr="00F120C1">
              <w:rPr>
                <w:szCs w:val="28"/>
              </w:rPr>
              <w:t>и муниципальных нужд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Pr="00F120C1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AF0" w:rsidRPr="00F120C1" w:rsidRDefault="00FF5AF0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F120C1" w:rsidRDefault="007F5642" w:rsidP="007918D6">
            <w:pPr>
              <w:jc w:val="right"/>
              <w:rPr>
                <w:szCs w:val="28"/>
              </w:rPr>
            </w:pPr>
            <w:r w:rsidRPr="00F120C1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7F5642" w:rsidRDefault="00FF5AF0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5AF0" w:rsidRPr="007F5642" w:rsidRDefault="00FF5AF0" w:rsidP="007918D6">
            <w:pPr>
              <w:jc w:val="right"/>
              <w:rPr>
                <w:color w:val="FF0000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F0" w:rsidRPr="007F5642" w:rsidRDefault="00FF5AF0" w:rsidP="007918D6">
            <w:pPr>
              <w:jc w:val="right"/>
              <w:rPr>
                <w:color w:val="FF0000"/>
                <w:szCs w:val="28"/>
              </w:rPr>
            </w:pP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DC60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9C0153">
              <w:rPr>
                <w:szCs w:val="28"/>
              </w:rPr>
              <w:t>1 16 10078 09 0000 140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9C0153" w:rsidRDefault="00556AE1" w:rsidP="00F406E6">
            <w:pPr>
              <w:rPr>
                <w:szCs w:val="28"/>
              </w:rPr>
            </w:pPr>
            <w:r w:rsidRPr="009C0153">
              <w:rPr>
                <w:szCs w:val="28"/>
              </w:rPr>
              <w:t>Платежи в целях возмещения ущерба при расторжении государственного контракта, заключенного</w:t>
            </w:r>
            <w:r w:rsidR="00F406E6">
              <w:rPr>
                <w:szCs w:val="28"/>
              </w:rPr>
              <w:t xml:space="preserve"> </w:t>
            </w:r>
            <w:r w:rsidR="00F406E6">
              <w:rPr>
                <w:szCs w:val="28"/>
              </w:rPr>
              <w:br/>
            </w:r>
            <w:r w:rsidRPr="009C0153">
              <w:rPr>
                <w:szCs w:val="28"/>
              </w:rPr>
              <w:t xml:space="preserve">с территориальным фондом обязательного медицинского страхования, в связи </w:t>
            </w:r>
            <w:r w:rsidR="00F406E6">
              <w:rPr>
                <w:szCs w:val="28"/>
              </w:rPr>
              <w:br/>
            </w:r>
            <w:r w:rsidRPr="009C0153">
              <w:rPr>
                <w:szCs w:val="28"/>
              </w:rPr>
              <w:t xml:space="preserve">с односторонним отказом исполнителя (подрядчика) </w:t>
            </w:r>
            <w:r w:rsidR="00F406E6">
              <w:rPr>
                <w:szCs w:val="28"/>
              </w:rPr>
              <w:br/>
            </w:r>
            <w:r w:rsidRPr="009C0153">
              <w:rPr>
                <w:szCs w:val="28"/>
              </w:rPr>
              <w:t>от его исполнения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852138">
              <w:rPr>
                <w:szCs w:val="28"/>
              </w:rPr>
              <w:t>1 16 10100 04 0000 140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rPr>
                <w:szCs w:val="28"/>
              </w:rPr>
            </w:pPr>
            <w:r w:rsidRPr="00852138">
              <w:rPr>
                <w:szCs w:val="28"/>
              </w:rPr>
              <w:t>Денежные взыскания, налагаемые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возмещение ущерба, причиненного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результате незаконного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>или нецелевого использования бюджетных средств (в части бюджетов городских округов)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114F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852138">
              <w:rPr>
                <w:szCs w:val="28"/>
              </w:rPr>
              <w:t>1 16 10100 05 0000 140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852138" w:rsidRDefault="00556AE1" w:rsidP="007918D6">
            <w:pPr>
              <w:rPr>
                <w:szCs w:val="28"/>
              </w:rPr>
            </w:pPr>
            <w:r w:rsidRPr="00852138">
              <w:rPr>
                <w:szCs w:val="28"/>
              </w:rPr>
              <w:t xml:space="preserve">Денежные взыскания, налагаемые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возмещение ущерба, причиненного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результате незаконного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>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114FB7">
            <w:pPr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852138">
              <w:rPr>
                <w:szCs w:val="28"/>
              </w:rPr>
              <w:t>1 16 10100 09 0000 140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517ABA" w:rsidRDefault="00556AE1" w:rsidP="007918D6">
            <w:pPr>
              <w:rPr>
                <w:szCs w:val="28"/>
              </w:rPr>
            </w:pPr>
            <w:proofErr w:type="gramStart"/>
            <w:r w:rsidRPr="00852138">
              <w:rPr>
                <w:szCs w:val="28"/>
              </w:rPr>
              <w:t xml:space="preserve">Денежные взыскания, налагаемые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возмещение ущерба, причиненного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 xml:space="preserve">в результате незаконного </w:t>
            </w:r>
            <w:r>
              <w:rPr>
                <w:szCs w:val="28"/>
              </w:rPr>
              <w:br/>
            </w:r>
            <w:r w:rsidRPr="00852138">
              <w:rPr>
                <w:szCs w:val="28"/>
              </w:rPr>
              <w:t>или нецелевого использования бюджетных средств (в части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556AE1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Default="00556AE1" w:rsidP="007918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852138">
              <w:rPr>
                <w:szCs w:val="28"/>
              </w:rPr>
              <w:t>1 16 101</w:t>
            </w:r>
            <w:r>
              <w:rPr>
                <w:szCs w:val="28"/>
              </w:rPr>
              <w:t>18</w:t>
            </w:r>
            <w:r w:rsidRPr="00852138">
              <w:rPr>
                <w:szCs w:val="28"/>
              </w:rPr>
              <w:t xml:space="preserve"> 09 0000 140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517ABA" w:rsidRDefault="00556AE1" w:rsidP="007918D6">
            <w:pPr>
              <w:rPr>
                <w:szCs w:val="28"/>
              </w:rPr>
            </w:pPr>
            <w:r w:rsidRPr="006F6391">
              <w:rPr>
                <w:szCs w:val="28"/>
              </w:rPr>
              <w:t>Прочее в</w:t>
            </w:r>
            <w:r>
              <w:rPr>
                <w:szCs w:val="28"/>
              </w:rPr>
              <w:t xml:space="preserve">озмещение ущерба, причиненного </w:t>
            </w:r>
            <w:r w:rsidRPr="006F6391">
              <w:rPr>
                <w:szCs w:val="28"/>
              </w:rPr>
              <w:t xml:space="preserve">государственному имуществу, находящемуся </w:t>
            </w:r>
            <w:r w:rsidR="00F406E6">
              <w:rPr>
                <w:szCs w:val="28"/>
              </w:rPr>
              <w:br/>
            </w:r>
            <w:r w:rsidRPr="006F6391">
              <w:rPr>
                <w:szCs w:val="28"/>
              </w:rPr>
              <w:t>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AE1" w:rsidRPr="00357F4D" w:rsidRDefault="00556AE1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C71477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77" w:rsidRDefault="00C71477" w:rsidP="006E77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000 </w:t>
            </w:r>
            <w:r w:rsidRPr="00852138">
              <w:rPr>
                <w:szCs w:val="28"/>
              </w:rPr>
              <w:t>1 16 101</w:t>
            </w:r>
            <w:r>
              <w:rPr>
                <w:szCs w:val="28"/>
              </w:rPr>
              <w:t>19</w:t>
            </w:r>
            <w:r w:rsidRPr="00852138">
              <w:rPr>
                <w:szCs w:val="28"/>
              </w:rPr>
              <w:t xml:space="preserve"> 09 0000 140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77" w:rsidRPr="00517ABA" w:rsidRDefault="00C71477" w:rsidP="006E7709">
            <w:pPr>
              <w:rPr>
                <w:szCs w:val="28"/>
              </w:rPr>
            </w:pPr>
            <w:r w:rsidRPr="00822BF1">
              <w:rPr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77" w:rsidRPr="00357F4D" w:rsidRDefault="00C71477" w:rsidP="006E7709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77" w:rsidRPr="00357F4D" w:rsidRDefault="00C71477" w:rsidP="006E7709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1477" w:rsidRDefault="00C71477" w:rsidP="006E7709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1477" w:rsidRPr="00357F4D" w:rsidRDefault="00C71477" w:rsidP="006E7709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1477" w:rsidRPr="00357F4D" w:rsidRDefault="00C71477" w:rsidP="006E7709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77" w:rsidRPr="00357F4D" w:rsidRDefault="00C71477" w:rsidP="006E770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Default="00C82114" w:rsidP="006F6391">
            <w:pPr>
              <w:jc w:val="center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852138" w:rsidRDefault="00C82114" w:rsidP="007918D6">
            <w:pPr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ДОХОДЫ ОТ ПРОЧИХ НЕНАЛОГОВЫХ ДОХОДОВ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Default="00C82114" w:rsidP="006F6391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000 1 17 01040 04 0000 180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852138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000 1 17 01050 05 0000 180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b/>
                <w:bCs/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000 1 17 01090 09 0000 180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000 1 17 02010 04 0000 180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 xml:space="preserve">(по обязательствам, возникшим </w:t>
            </w:r>
            <w:r w:rsidR="00F406E6">
              <w:rPr>
                <w:szCs w:val="28"/>
              </w:rPr>
              <w:br/>
            </w:r>
            <w:r w:rsidRPr="00357F4D">
              <w:rPr>
                <w:szCs w:val="28"/>
              </w:rPr>
              <w:t>до 1 января 2008 года)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DF5DD5">
              <w:t>000 1 17 02020 10 0000 180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F406E6">
            <w:pPr>
              <w:rPr>
                <w:szCs w:val="28"/>
              </w:rPr>
            </w:pPr>
            <w:r w:rsidRPr="00DF5DD5">
              <w:rPr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</w:t>
            </w:r>
            <w:r w:rsidR="00F406E6">
              <w:rPr>
                <w:szCs w:val="28"/>
              </w:rPr>
              <w:br/>
            </w:r>
            <w:r w:rsidRPr="00DF5DD5">
              <w:rPr>
                <w:szCs w:val="28"/>
              </w:rPr>
              <w:t xml:space="preserve">(по обязательствам, возникшим </w:t>
            </w:r>
            <w:r w:rsidRPr="00DF5DD5">
              <w:rPr>
                <w:szCs w:val="28"/>
              </w:rPr>
              <w:br/>
              <w:t>до 1 января 2008 года)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DF5DD5"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DF5DD5">
              <w:t>000 1 17 02020 13 0000 180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rPr>
                <w:szCs w:val="28"/>
              </w:rPr>
            </w:pPr>
            <w:r w:rsidRPr="00DF5DD5">
              <w:rPr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</w:t>
            </w:r>
            <w:r>
              <w:rPr>
                <w:szCs w:val="28"/>
              </w:rPr>
              <w:br/>
            </w:r>
            <w:r w:rsidRPr="00DF5DD5">
              <w:rPr>
                <w:szCs w:val="28"/>
              </w:rPr>
              <w:t xml:space="preserve">(по обязательствам, возникшим </w:t>
            </w:r>
            <w:r w:rsidRPr="00DF5DD5">
              <w:rPr>
                <w:szCs w:val="28"/>
              </w:rPr>
              <w:br/>
              <w:t>до 1 января 2008 года)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DF5DD5">
              <w:rPr>
                <w:szCs w:val="2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000 1 17 05040 04 0000 180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000 1 17 05050 05 0000 180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DF5DD5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000 1 17 14020 04 0000 1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C82114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000 1 17 14030 05 0000 1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rPr>
                <w:szCs w:val="28"/>
              </w:rPr>
            </w:pPr>
            <w:r w:rsidRPr="00357F4D">
              <w:rPr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14" w:rsidRPr="00357F4D" w:rsidRDefault="00C82114" w:rsidP="007918D6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</w:tr>
      <w:tr w:rsidR="005E611A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6E77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000 1 17 15</w:t>
            </w:r>
            <w:r w:rsidRPr="00357F4D">
              <w:rPr>
                <w:szCs w:val="28"/>
              </w:rPr>
              <w:t>020 04 0000 1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5E611A" w:rsidRDefault="005E611A" w:rsidP="00F406E6">
            <w:pPr>
              <w:rPr>
                <w:szCs w:val="28"/>
              </w:rPr>
            </w:pPr>
            <w:r w:rsidRPr="005E611A">
              <w:rPr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6E7709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6E7709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5E611A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3F0CF8">
            <w:pPr>
              <w:jc w:val="center"/>
              <w:rPr>
                <w:szCs w:val="28"/>
              </w:rPr>
            </w:pPr>
            <w:r w:rsidRPr="00357F4D">
              <w:rPr>
                <w:szCs w:val="28"/>
              </w:rPr>
              <w:t>000 1 17 1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030 05 0000 1</w:t>
            </w:r>
            <w:r>
              <w:rPr>
                <w:szCs w:val="28"/>
              </w:rPr>
              <w:t>5</w:t>
            </w:r>
            <w:r w:rsidRPr="00357F4D">
              <w:rPr>
                <w:szCs w:val="28"/>
              </w:rPr>
              <w:t>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5E611A" w:rsidRDefault="005E611A" w:rsidP="00F406E6">
            <w:pPr>
              <w:rPr>
                <w:szCs w:val="28"/>
              </w:rPr>
            </w:pPr>
            <w:r w:rsidRPr="005E611A">
              <w:rPr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6E7709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6E7709">
            <w:pPr>
              <w:jc w:val="right"/>
              <w:rPr>
                <w:szCs w:val="28"/>
              </w:rPr>
            </w:pPr>
            <w:r w:rsidRPr="00357F4D"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1A" w:rsidRPr="00357F4D" w:rsidRDefault="005E611A" w:rsidP="007918D6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 w:rsidRPr="00B86D16">
              <w:rPr>
                <w:szCs w:val="28"/>
              </w:rPr>
              <w:t>000 1 17 16000 02 0000 180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530776">
            <w:pPr>
              <w:rPr>
                <w:szCs w:val="28"/>
              </w:rPr>
            </w:pPr>
            <w:r w:rsidRPr="00B86D16">
              <w:rPr>
                <w:szCs w:val="28"/>
              </w:rPr>
              <w:t xml:space="preserve">Прочие неналоговые доходы бюджетов субъектов </w:t>
            </w:r>
            <w:r w:rsidR="00530776">
              <w:rPr>
                <w:szCs w:val="28"/>
              </w:rPr>
              <w:br/>
            </w:r>
            <w:r w:rsidRPr="00B86D16">
              <w:rPr>
                <w:szCs w:val="28"/>
              </w:rPr>
              <w:t xml:space="preserve">Российской Федерации в части невыясненных поступлений, </w:t>
            </w:r>
            <w:r w:rsidR="00530776">
              <w:rPr>
                <w:szCs w:val="28"/>
              </w:rPr>
              <w:br/>
            </w:r>
            <w:r w:rsidRPr="00B86D16">
              <w:rPr>
                <w:szCs w:val="28"/>
              </w:rPr>
              <w:t xml:space="preserve">по которым не осуществлен возврат (уточнение) не позднее трех лет </w:t>
            </w:r>
            <w:r w:rsidR="00530776">
              <w:rPr>
                <w:szCs w:val="28"/>
              </w:rPr>
              <w:br/>
            </w:r>
            <w:r w:rsidRPr="00B86D16">
              <w:rPr>
                <w:szCs w:val="28"/>
              </w:rPr>
              <w:t xml:space="preserve">со дня их зачисления на единый счет бюджета субъекта </w:t>
            </w:r>
            <w:r w:rsidR="00530776">
              <w:rPr>
                <w:szCs w:val="28"/>
              </w:rPr>
              <w:br/>
            </w:r>
            <w:r w:rsidRPr="00B86D16">
              <w:rPr>
                <w:szCs w:val="28"/>
              </w:rPr>
              <w:t>Российской Федерации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100</w:t>
            </w:r>
            <w:r w:rsidRPr="00B86D16"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  <w:r w:rsidRPr="00B86D16"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 w:rsidRPr="00B86D16">
              <w:rPr>
                <w:szCs w:val="28"/>
              </w:rPr>
              <w:t>000 1 17 16000 0</w:t>
            </w:r>
            <w:r>
              <w:rPr>
                <w:szCs w:val="28"/>
              </w:rPr>
              <w:t>4</w:t>
            </w:r>
            <w:r w:rsidRPr="00B86D16">
              <w:rPr>
                <w:szCs w:val="28"/>
              </w:rPr>
              <w:t xml:space="preserve"> 0000 180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rPr>
                <w:szCs w:val="28"/>
              </w:rPr>
            </w:pPr>
            <w:r w:rsidRPr="00842AB9">
              <w:rPr>
                <w:szCs w:val="28"/>
              </w:rPr>
              <w:t xml:space="preserve">Прочие неналоговые доходы бюджетов городских округов в части невыясненных поступлений,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 xml:space="preserve">по которым не осуществлен возврат (уточнение) не позднее трех лет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>со дня их зачисления на единый счет бюджета городского округа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 w:rsidRPr="00B86D16">
              <w:rPr>
                <w:szCs w:val="28"/>
              </w:rPr>
              <w:t>000 1 17 16000 0</w:t>
            </w:r>
            <w:r>
              <w:rPr>
                <w:szCs w:val="28"/>
              </w:rPr>
              <w:t>5</w:t>
            </w:r>
            <w:r w:rsidRPr="00B86D16">
              <w:rPr>
                <w:szCs w:val="28"/>
              </w:rPr>
              <w:t xml:space="preserve"> 0000 180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rPr>
                <w:szCs w:val="28"/>
              </w:rPr>
            </w:pPr>
            <w:r w:rsidRPr="00842AB9">
              <w:rPr>
                <w:szCs w:val="28"/>
              </w:rPr>
              <w:t xml:space="preserve">Прочие неналоговые доходы бюджетов муниципальных районов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 xml:space="preserve">в части невыясненных поступлений, по которым не осуществлен возврат (уточнение) не позднее трех лет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>со дня их зачисления на единый счет бюджета муниципального района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 w:rsidRPr="00B86D16">
              <w:rPr>
                <w:szCs w:val="28"/>
              </w:rPr>
              <w:t xml:space="preserve">000 1 17 16000 </w:t>
            </w:r>
            <w:r>
              <w:rPr>
                <w:szCs w:val="28"/>
              </w:rPr>
              <w:t>10</w:t>
            </w:r>
            <w:r w:rsidRPr="00B86D16">
              <w:rPr>
                <w:szCs w:val="28"/>
              </w:rPr>
              <w:t xml:space="preserve"> 0000 180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rPr>
                <w:szCs w:val="28"/>
              </w:rPr>
            </w:pPr>
            <w:r w:rsidRPr="00842AB9">
              <w:rPr>
                <w:szCs w:val="28"/>
              </w:rPr>
              <w:t xml:space="preserve">Прочие неналоговые доходы бюджетов сельских поселений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 xml:space="preserve">в части невыясненных поступлений, по которым не осуществлен возврат (уточнение) не позднее трех лет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>со дня их зачисления на единый счет бюджета сельского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A4749C" w:rsidRDefault="002969FF" w:rsidP="002F149B">
            <w:pPr>
              <w:jc w:val="center"/>
              <w:rPr>
                <w:bCs/>
                <w:szCs w:val="28"/>
              </w:rPr>
            </w:pPr>
            <w:r w:rsidRPr="00A4749C">
              <w:rPr>
                <w:bCs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center"/>
              <w:rPr>
                <w:szCs w:val="28"/>
              </w:rPr>
            </w:pPr>
            <w:r w:rsidRPr="00B86D16">
              <w:rPr>
                <w:szCs w:val="28"/>
              </w:rPr>
              <w:t xml:space="preserve">000 1 17 16000 </w:t>
            </w:r>
            <w:r>
              <w:rPr>
                <w:szCs w:val="28"/>
              </w:rPr>
              <w:t>13</w:t>
            </w:r>
            <w:r w:rsidRPr="00B86D16">
              <w:rPr>
                <w:szCs w:val="28"/>
              </w:rPr>
              <w:t>0000 180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rPr>
                <w:szCs w:val="28"/>
              </w:rPr>
            </w:pPr>
            <w:r w:rsidRPr="00842AB9">
              <w:rPr>
                <w:szCs w:val="28"/>
              </w:rPr>
              <w:t xml:space="preserve">Прочие неналоговые доходы бюджетов городских поселений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 xml:space="preserve">в части невыясненных поступлений, по которым не осуществлен возврат (уточнение) не позднее трех лет </w:t>
            </w:r>
            <w:r w:rsidR="00530776">
              <w:rPr>
                <w:szCs w:val="28"/>
              </w:rPr>
              <w:br/>
            </w:r>
            <w:r w:rsidRPr="00842AB9">
              <w:rPr>
                <w:szCs w:val="28"/>
              </w:rPr>
              <w:t>со дня их зачисления на единый счет бюджета городского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B86D16" w:rsidRDefault="002969FF" w:rsidP="002F149B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A4749C" w:rsidRDefault="002969FF" w:rsidP="002F149B">
            <w:pPr>
              <w:jc w:val="right"/>
              <w:rPr>
                <w:bCs/>
                <w:szCs w:val="28"/>
              </w:rPr>
            </w:pPr>
            <w:r w:rsidRPr="00A4749C">
              <w:rPr>
                <w:bCs/>
                <w:szCs w:val="28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2F149B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6563E8">
            <w:pPr>
              <w:jc w:val="center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ДОХОДЫ ОТ БЕЗВОЗМЕЗДНЫХ ПОСТУПЛЕНИЙ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 w:rsidRPr="00357F4D">
              <w:rPr>
                <w:b/>
                <w:bCs/>
                <w:szCs w:val="28"/>
              </w:rPr>
              <w:t> </w:t>
            </w:r>
          </w:p>
        </w:tc>
      </w:tr>
      <w:tr w:rsidR="004F6703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8A0A16" w:rsidP="006563E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000 </w:t>
            </w:r>
            <w:r w:rsidR="004F6703" w:rsidRPr="004F6703">
              <w:rPr>
                <w:bCs/>
                <w:szCs w:val="28"/>
              </w:rPr>
              <w:t>2 08 10000 02 0000 150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rPr>
                <w:bCs/>
                <w:szCs w:val="28"/>
              </w:rPr>
            </w:pPr>
            <w:r w:rsidRPr="004F6703">
              <w:rPr>
                <w:bCs/>
                <w:szCs w:val="28"/>
              </w:rPr>
              <w:t xml:space="preserve">Перечисления из бюджетов субъектов Российской Федерации </w:t>
            </w:r>
            <w:r w:rsidR="00530776">
              <w:rPr>
                <w:bCs/>
                <w:szCs w:val="28"/>
              </w:rPr>
              <w:br/>
            </w:r>
            <w:r w:rsidRPr="004F6703">
              <w:rPr>
                <w:bCs/>
                <w:szCs w:val="28"/>
              </w:rPr>
              <w:t xml:space="preserve">(в бюджеты субъектов </w:t>
            </w:r>
            <w:r w:rsidR="00CF78F9">
              <w:rPr>
                <w:bCs/>
                <w:szCs w:val="28"/>
              </w:rPr>
              <w:br/>
            </w:r>
            <w:r w:rsidRPr="004F6703">
              <w:rPr>
                <w:bCs/>
                <w:szCs w:val="28"/>
              </w:rPr>
              <w:t xml:space="preserve">Российской Федерации) </w:t>
            </w:r>
            <w:r w:rsidR="00CF78F9">
              <w:rPr>
                <w:bCs/>
                <w:szCs w:val="28"/>
              </w:rPr>
              <w:br/>
            </w:r>
            <w:r w:rsidRPr="004F6703">
              <w:rPr>
                <w:bCs/>
                <w:szCs w:val="28"/>
              </w:rPr>
              <w:t>для осуществления взыскания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  <w:r w:rsidRPr="004F6703">
              <w:rPr>
                <w:bCs/>
                <w:szCs w:val="2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03" w:rsidRPr="004F6703" w:rsidRDefault="004F6703" w:rsidP="007918D6">
            <w:pPr>
              <w:jc w:val="right"/>
              <w:rPr>
                <w:bCs/>
                <w:szCs w:val="28"/>
              </w:rPr>
            </w:pPr>
          </w:p>
        </w:tc>
      </w:tr>
      <w:tr w:rsidR="004F6703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6563E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000 </w:t>
            </w:r>
            <w:r w:rsidRPr="008A0A16">
              <w:rPr>
                <w:bCs/>
                <w:szCs w:val="28"/>
              </w:rPr>
              <w:t>2 08 10000 04 0000 150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7918D6">
            <w:pPr>
              <w:rPr>
                <w:bCs/>
                <w:szCs w:val="28"/>
              </w:rPr>
            </w:pPr>
            <w:r w:rsidRPr="008A0A16">
              <w:rPr>
                <w:bCs/>
                <w:szCs w:val="28"/>
              </w:rPr>
              <w:t xml:space="preserve">Перечисления из бюджетов городских округов (в бюджеты городских округов) </w:t>
            </w:r>
            <w:r w:rsidR="00CF78F9">
              <w:rPr>
                <w:bCs/>
                <w:szCs w:val="28"/>
              </w:rPr>
              <w:br/>
            </w:r>
            <w:r w:rsidRPr="008A0A16">
              <w:rPr>
                <w:bCs/>
                <w:szCs w:val="28"/>
              </w:rPr>
              <w:t>для осуществления взыскания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357F4D" w:rsidRDefault="004F6703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7918D6">
            <w:pPr>
              <w:jc w:val="right"/>
              <w:rPr>
                <w:bCs/>
                <w:szCs w:val="28"/>
              </w:rPr>
            </w:pPr>
            <w:r w:rsidRPr="008A0A16">
              <w:rPr>
                <w:bCs/>
                <w:szCs w:val="28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03" w:rsidRPr="00357F4D" w:rsidRDefault="004F6703" w:rsidP="007918D6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8A0A16" w:rsidRPr="00357F4D" w:rsidTr="002F149B">
        <w:trPr>
          <w:cantSplit/>
          <w:trHeight w:val="120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6563E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000 </w:t>
            </w:r>
            <w:r w:rsidRPr="008A0A16">
              <w:rPr>
                <w:bCs/>
                <w:szCs w:val="28"/>
              </w:rPr>
              <w:t>2 08 10000 05 0000 150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8A0A16">
            <w:pPr>
              <w:autoSpaceDE w:val="0"/>
              <w:autoSpaceDN w:val="0"/>
              <w:adjustRightInd w:val="0"/>
              <w:rPr>
                <w:bCs/>
                <w:szCs w:val="28"/>
                <w:lang w:eastAsia="ru-RU"/>
              </w:rPr>
            </w:pPr>
            <w:r w:rsidRPr="008A0A16">
              <w:rPr>
                <w:bCs/>
                <w:szCs w:val="28"/>
                <w:lang w:eastAsia="ru-RU"/>
              </w:rPr>
              <w:t xml:space="preserve">Перечисления из бюджетов муниципальных районов (в бюджеты муниципальных районов) </w:t>
            </w:r>
            <w:r w:rsidR="00CF78F9">
              <w:rPr>
                <w:bCs/>
                <w:szCs w:val="28"/>
                <w:lang w:eastAsia="ru-RU"/>
              </w:rPr>
              <w:br/>
            </w:r>
            <w:r w:rsidRPr="008A0A16">
              <w:rPr>
                <w:bCs/>
                <w:szCs w:val="28"/>
                <w:lang w:eastAsia="ru-RU"/>
              </w:rPr>
              <w:t>для осуществления взыскани</w:t>
            </w:r>
            <w:r>
              <w:rPr>
                <w:bCs/>
                <w:szCs w:val="28"/>
                <w:lang w:eastAsia="ru-RU"/>
              </w:rPr>
              <w:t>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357F4D" w:rsidRDefault="008A0A16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7918D6">
            <w:pPr>
              <w:jc w:val="right"/>
              <w:rPr>
                <w:bCs/>
                <w:szCs w:val="28"/>
              </w:rPr>
            </w:pPr>
            <w:r w:rsidRPr="008A0A16">
              <w:rPr>
                <w:bCs/>
                <w:szCs w:val="28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0A16" w:rsidRPr="008A0A16" w:rsidRDefault="008A0A16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A16" w:rsidRPr="00357F4D" w:rsidRDefault="008A0A16" w:rsidP="007918D6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4F6703" w:rsidRPr="00357F4D" w:rsidTr="002F149B">
        <w:trPr>
          <w:cantSplit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6563E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000 </w:t>
            </w:r>
            <w:r w:rsidRPr="008A0A16">
              <w:rPr>
                <w:bCs/>
                <w:szCs w:val="28"/>
              </w:rPr>
              <w:t>2 08 10000 10 0000 150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7918D6">
            <w:pPr>
              <w:rPr>
                <w:bCs/>
                <w:szCs w:val="28"/>
              </w:rPr>
            </w:pPr>
            <w:r w:rsidRPr="008A0A16">
              <w:rPr>
                <w:bCs/>
                <w:szCs w:val="28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357F4D" w:rsidRDefault="004F6703" w:rsidP="007918D6">
            <w:pPr>
              <w:jc w:val="right"/>
              <w:rPr>
                <w:b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8A0A16" w:rsidP="007918D6">
            <w:pPr>
              <w:jc w:val="right"/>
              <w:rPr>
                <w:bCs/>
                <w:szCs w:val="28"/>
              </w:rPr>
            </w:pPr>
            <w:r w:rsidRPr="008A0A16">
              <w:rPr>
                <w:bCs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703" w:rsidRPr="008A0A16" w:rsidRDefault="004F6703" w:rsidP="007918D6">
            <w:pPr>
              <w:jc w:val="right"/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03" w:rsidRPr="00357F4D" w:rsidRDefault="004F6703" w:rsidP="007918D6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6563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000 2 18 00000 04 0000 150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rPr>
                <w:szCs w:val="28"/>
              </w:rPr>
            </w:pPr>
            <w:r w:rsidRPr="002035A7">
              <w:rPr>
                <w:szCs w:val="28"/>
              </w:rPr>
              <w:t xml:space="preserve"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</w:t>
            </w:r>
            <w:r>
              <w:rPr>
                <w:szCs w:val="28"/>
              </w:rPr>
              <w:br/>
            </w:r>
            <w:r w:rsidRPr="002035A7">
              <w:rPr>
                <w:szCs w:val="28"/>
              </w:rPr>
              <w:t>а также от возврата организациями остатков субсидий прошлых лет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</w:tr>
      <w:tr w:rsidR="002969FF" w:rsidRPr="00357F4D" w:rsidTr="002F149B">
        <w:trPr>
          <w:cantSplit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000 2 18 00000 05 0000 150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rPr>
                <w:b/>
                <w:bCs/>
                <w:szCs w:val="28"/>
              </w:rPr>
            </w:pPr>
            <w:r w:rsidRPr="002035A7">
              <w:rPr>
                <w:szCs w:val="28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</w:t>
            </w:r>
            <w:r>
              <w:rPr>
                <w:szCs w:val="28"/>
              </w:rPr>
              <w:br/>
            </w:r>
            <w:r w:rsidRPr="002035A7">
              <w:rPr>
                <w:szCs w:val="28"/>
              </w:rPr>
              <w:t>от возврата организациями остатков субсидий прошлых лет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Pr="00357F4D" w:rsidRDefault="002969FF" w:rsidP="007918D6">
            <w:pPr>
              <w:jc w:val="right"/>
              <w:rPr>
                <w:b/>
                <w:bCs/>
                <w:szCs w:val="28"/>
              </w:rPr>
            </w:pPr>
            <w:r>
              <w:rPr>
                <w:szCs w:val="28"/>
              </w:rPr>
              <w:t> </w:t>
            </w:r>
          </w:p>
        </w:tc>
      </w:tr>
      <w:tr w:rsidR="002969FF" w:rsidRPr="00357F4D" w:rsidTr="00EC026E">
        <w:trPr>
          <w:cantSplit/>
          <w:trHeight w:hRule="exact" w:val="2298"/>
        </w:trPr>
        <w:tc>
          <w:tcPr>
            <w:tcW w:w="3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Default="002969FF" w:rsidP="002035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000 2 18 00000 09 0000 150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Default="002969FF">
            <w:pPr>
              <w:rPr>
                <w:szCs w:val="28"/>
              </w:rPr>
            </w:pPr>
            <w:r>
              <w:rPr>
                <w:szCs w:val="2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F" w:rsidRDefault="002969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8A0A16" w:rsidRPr="00357F4D" w:rsidTr="002F149B">
        <w:trPr>
          <w:cantSplit/>
        </w:trPr>
        <w:tc>
          <w:tcPr>
            <w:tcW w:w="3490" w:type="dxa"/>
            <w:tcBorders>
              <w:top w:val="nil"/>
              <w:bottom w:val="nil"/>
            </w:tcBorders>
            <w:vAlign w:val="bottom"/>
          </w:tcPr>
          <w:p w:rsidR="008A0A16" w:rsidRDefault="008A0A16" w:rsidP="00312F2D">
            <w:pPr>
              <w:rPr>
                <w:szCs w:val="28"/>
              </w:rPr>
            </w:pPr>
          </w:p>
          <w:p w:rsidR="008A0A16" w:rsidRDefault="008A0A16" w:rsidP="00312F2D">
            <w:pPr>
              <w:rPr>
                <w:szCs w:val="28"/>
              </w:rPr>
            </w:pPr>
            <w:r w:rsidRPr="00357F4D">
              <w:rPr>
                <w:szCs w:val="28"/>
              </w:rPr>
              <w:t>Примечание.</w:t>
            </w:r>
          </w:p>
        </w:tc>
        <w:tc>
          <w:tcPr>
            <w:tcW w:w="4730" w:type="dxa"/>
          </w:tcPr>
          <w:p w:rsidR="008A0A16" w:rsidRDefault="008A0A16">
            <w:pPr>
              <w:rPr>
                <w:szCs w:val="28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  <w:tc>
          <w:tcPr>
            <w:tcW w:w="766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8A0A16" w:rsidRDefault="008A0A16">
            <w:pPr>
              <w:jc w:val="right"/>
              <w:rPr>
                <w:szCs w:val="28"/>
              </w:rPr>
            </w:pPr>
          </w:p>
        </w:tc>
      </w:tr>
      <w:tr w:rsidR="008A0A16" w:rsidRPr="00357F4D" w:rsidTr="003E4F40">
        <w:trPr>
          <w:cantSplit/>
        </w:trPr>
        <w:tc>
          <w:tcPr>
            <w:tcW w:w="14883" w:type="dxa"/>
            <w:gridSpan w:val="8"/>
            <w:tcBorders>
              <w:top w:val="nil"/>
              <w:bottom w:val="nil"/>
            </w:tcBorders>
            <w:noWrap/>
            <w:vAlign w:val="bottom"/>
          </w:tcPr>
          <w:p w:rsidR="008A0A16" w:rsidRDefault="008A0A16" w:rsidP="007918D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 </w:t>
            </w:r>
            <w:r w:rsidRPr="00357F4D">
              <w:rPr>
                <w:szCs w:val="28"/>
              </w:rPr>
      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Республики Башкортостан, бюджеты муниципальных районов и городских округов.</w:t>
            </w:r>
          </w:p>
          <w:p w:rsidR="008A0A16" w:rsidRPr="00357F4D" w:rsidRDefault="008A0A16" w:rsidP="007918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A16" w:rsidRPr="00357F4D" w:rsidTr="00FE1BDD">
        <w:trPr>
          <w:cantSplit/>
        </w:trPr>
        <w:tc>
          <w:tcPr>
            <w:tcW w:w="14883" w:type="dxa"/>
            <w:gridSpan w:val="8"/>
            <w:tcBorders>
              <w:top w:val="nil"/>
              <w:bottom w:val="nil"/>
            </w:tcBorders>
            <w:noWrap/>
            <w:vAlign w:val="bottom"/>
          </w:tcPr>
          <w:p w:rsidR="008A0A16" w:rsidRPr="00357F4D" w:rsidRDefault="008A0A16" w:rsidP="007918D6">
            <w:pPr>
              <w:jc w:val="both"/>
              <w:rPr>
                <w:szCs w:val="28"/>
              </w:rPr>
            </w:pPr>
          </w:p>
        </w:tc>
      </w:tr>
      <w:tr w:rsidR="008A0A16" w:rsidRPr="00357F4D" w:rsidTr="00FE1BDD">
        <w:trPr>
          <w:cantSplit/>
        </w:trPr>
        <w:tc>
          <w:tcPr>
            <w:tcW w:w="14883" w:type="dxa"/>
            <w:gridSpan w:val="8"/>
            <w:tcBorders>
              <w:top w:val="nil"/>
              <w:bottom w:val="nil"/>
            </w:tcBorders>
            <w:noWrap/>
            <w:vAlign w:val="bottom"/>
          </w:tcPr>
          <w:p w:rsidR="008A0A16" w:rsidRPr="00604B8F" w:rsidRDefault="008A0A16" w:rsidP="007918D6">
            <w:pPr>
              <w:jc w:val="both"/>
              <w:rPr>
                <w:szCs w:val="28"/>
              </w:rPr>
            </w:pPr>
          </w:p>
        </w:tc>
      </w:tr>
    </w:tbl>
    <w:p w:rsidR="007846D4" w:rsidRPr="00030B98" w:rsidRDefault="007846D4" w:rsidP="00226BED"/>
    <w:p w:rsidR="007846D4" w:rsidRPr="00226BED" w:rsidRDefault="007846D4" w:rsidP="00226BED"/>
    <w:sectPr w:rsidR="007846D4" w:rsidRPr="00226BED" w:rsidSect="008441C2">
      <w:headerReference w:type="default" r:id="rId8"/>
      <w:pgSz w:w="16838" w:h="11906" w:orient="landscape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9B" w:rsidRDefault="002F149B" w:rsidP="00E12559">
      <w:r>
        <w:separator/>
      </w:r>
    </w:p>
  </w:endnote>
  <w:endnote w:type="continuationSeparator" w:id="0">
    <w:p w:rsidR="002F149B" w:rsidRDefault="002F149B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9B" w:rsidRDefault="002F149B" w:rsidP="00E12559">
      <w:r>
        <w:separator/>
      </w:r>
    </w:p>
  </w:footnote>
  <w:footnote w:type="continuationSeparator" w:id="0">
    <w:p w:rsidR="002F149B" w:rsidRDefault="002F149B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49B" w:rsidRDefault="002F149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2AE6">
      <w:rPr>
        <w:noProof/>
      </w:rPr>
      <w:t>31</w:t>
    </w:r>
    <w:r>
      <w:rPr>
        <w:noProof/>
      </w:rPr>
      <w:fldChar w:fldCharType="end"/>
    </w:r>
  </w:p>
  <w:p w:rsidR="002F149B" w:rsidRDefault="002F14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ED"/>
    <w:rsid w:val="00001094"/>
    <w:rsid w:val="00006410"/>
    <w:rsid w:val="0001195B"/>
    <w:rsid w:val="0001470D"/>
    <w:rsid w:val="000171EC"/>
    <w:rsid w:val="000174E6"/>
    <w:rsid w:val="00017908"/>
    <w:rsid w:val="00022143"/>
    <w:rsid w:val="000240CB"/>
    <w:rsid w:val="000264D2"/>
    <w:rsid w:val="00027E59"/>
    <w:rsid w:val="0003020C"/>
    <w:rsid w:val="0003025E"/>
    <w:rsid w:val="00030A43"/>
    <w:rsid w:val="00030B98"/>
    <w:rsid w:val="0003148F"/>
    <w:rsid w:val="00032D30"/>
    <w:rsid w:val="0003473F"/>
    <w:rsid w:val="000364D5"/>
    <w:rsid w:val="000379A3"/>
    <w:rsid w:val="00045071"/>
    <w:rsid w:val="00045A73"/>
    <w:rsid w:val="00053023"/>
    <w:rsid w:val="00053465"/>
    <w:rsid w:val="00053D90"/>
    <w:rsid w:val="000561B7"/>
    <w:rsid w:val="00056D71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0B03"/>
    <w:rsid w:val="00081C54"/>
    <w:rsid w:val="00082563"/>
    <w:rsid w:val="00083585"/>
    <w:rsid w:val="000842B7"/>
    <w:rsid w:val="00084EF3"/>
    <w:rsid w:val="00085377"/>
    <w:rsid w:val="00085F79"/>
    <w:rsid w:val="00094253"/>
    <w:rsid w:val="0009480D"/>
    <w:rsid w:val="00094D7A"/>
    <w:rsid w:val="0009541B"/>
    <w:rsid w:val="00097347"/>
    <w:rsid w:val="000A121B"/>
    <w:rsid w:val="000A5796"/>
    <w:rsid w:val="000A5BD6"/>
    <w:rsid w:val="000A6345"/>
    <w:rsid w:val="000B3421"/>
    <w:rsid w:val="000B6B06"/>
    <w:rsid w:val="000C3B20"/>
    <w:rsid w:val="000C3B40"/>
    <w:rsid w:val="000C7538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14FB7"/>
    <w:rsid w:val="0011737B"/>
    <w:rsid w:val="0012018F"/>
    <w:rsid w:val="00120982"/>
    <w:rsid w:val="0012277D"/>
    <w:rsid w:val="00122E6E"/>
    <w:rsid w:val="00123E7E"/>
    <w:rsid w:val="001247E9"/>
    <w:rsid w:val="00126249"/>
    <w:rsid w:val="001265B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77971"/>
    <w:rsid w:val="0018367A"/>
    <w:rsid w:val="00190533"/>
    <w:rsid w:val="00192AFE"/>
    <w:rsid w:val="00192B58"/>
    <w:rsid w:val="0019309E"/>
    <w:rsid w:val="00194E2E"/>
    <w:rsid w:val="0019509C"/>
    <w:rsid w:val="00197109"/>
    <w:rsid w:val="001A3021"/>
    <w:rsid w:val="001A3026"/>
    <w:rsid w:val="001A31FD"/>
    <w:rsid w:val="001A3BEB"/>
    <w:rsid w:val="001A6E4D"/>
    <w:rsid w:val="001A70A2"/>
    <w:rsid w:val="001A7E25"/>
    <w:rsid w:val="001B0614"/>
    <w:rsid w:val="001B25EA"/>
    <w:rsid w:val="001B5D85"/>
    <w:rsid w:val="001B74EF"/>
    <w:rsid w:val="001C12F2"/>
    <w:rsid w:val="001C1AD2"/>
    <w:rsid w:val="001C42DF"/>
    <w:rsid w:val="001C666B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1F7BD5"/>
    <w:rsid w:val="00201473"/>
    <w:rsid w:val="00202F65"/>
    <w:rsid w:val="002035A7"/>
    <w:rsid w:val="0020421B"/>
    <w:rsid w:val="00204651"/>
    <w:rsid w:val="002073A1"/>
    <w:rsid w:val="00207C9B"/>
    <w:rsid w:val="002100D6"/>
    <w:rsid w:val="00210B99"/>
    <w:rsid w:val="0021457A"/>
    <w:rsid w:val="00217C9B"/>
    <w:rsid w:val="002210A8"/>
    <w:rsid w:val="002255C0"/>
    <w:rsid w:val="00226A66"/>
    <w:rsid w:val="00226BED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B9E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33B"/>
    <w:rsid w:val="002814A3"/>
    <w:rsid w:val="002827AF"/>
    <w:rsid w:val="00282D07"/>
    <w:rsid w:val="00282DF7"/>
    <w:rsid w:val="002836D1"/>
    <w:rsid w:val="0028381A"/>
    <w:rsid w:val="0028561E"/>
    <w:rsid w:val="00286110"/>
    <w:rsid w:val="002861A8"/>
    <w:rsid w:val="00290956"/>
    <w:rsid w:val="00291CC4"/>
    <w:rsid w:val="00293705"/>
    <w:rsid w:val="002937B4"/>
    <w:rsid w:val="00295617"/>
    <w:rsid w:val="002957B8"/>
    <w:rsid w:val="002969FF"/>
    <w:rsid w:val="00296E2D"/>
    <w:rsid w:val="002A40C7"/>
    <w:rsid w:val="002A4ABD"/>
    <w:rsid w:val="002A7A30"/>
    <w:rsid w:val="002B07B3"/>
    <w:rsid w:val="002B0D11"/>
    <w:rsid w:val="002B4BA9"/>
    <w:rsid w:val="002B5726"/>
    <w:rsid w:val="002C2E1B"/>
    <w:rsid w:val="002C613F"/>
    <w:rsid w:val="002C6526"/>
    <w:rsid w:val="002C6ED9"/>
    <w:rsid w:val="002D01CD"/>
    <w:rsid w:val="002D0C4A"/>
    <w:rsid w:val="002D25D2"/>
    <w:rsid w:val="002D45C5"/>
    <w:rsid w:val="002D47B0"/>
    <w:rsid w:val="002D6802"/>
    <w:rsid w:val="002E112C"/>
    <w:rsid w:val="002E249D"/>
    <w:rsid w:val="002E3D77"/>
    <w:rsid w:val="002E5349"/>
    <w:rsid w:val="002E7E42"/>
    <w:rsid w:val="002F061B"/>
    <w:rsid w:val="002F0683"/>
    <w:rsid w:val="002F0CF7"/>
    <w:rsid w:val="002F149B"/>
    <w:rsid w:val="002F5AB0"/>
    <w:rsid w:val="002F5C5F"/>
    <w:rsid w:val="00302FCF"/>
    <w:rsid w:val="0030435C"/>
    <w:rsid w:val="0030657B"/>
    <w:rsid w:val="003100A1"/>
    <w:rsid w:val="00312710"/>
    <w:rsid w:val="00312F2D"/>
    <w:rsid w:val="00314E83"/>
    <w:rsid w:val="003216D6"/>
    <w:rsid w:val="003238E2"/>
    <w:rsid w:val="003256CE"/>
    <w:rsid w:val="003257A0"/>
    <w:rsid w:val="0032581D"/>
    <w:rsid w:val="003271E7"/>
    <w:rsid w:val="0033150E"/>
    <w:rsid w:val="00331659"/>
    <w:rsid w:val="00334544"/>
    <w:rsid w:val="00335DE0"/>
    <w:rsid w:val="00337C1F"/>
    <w:rsid w:val="00342DF9"/>
    <w:rsid w:val="0034301E"/>
    <w:rsid w:val="00343B02"/>
    <w:rsid w:val="00345A2E"/>
    <w:rsid w:val="00346DDD"/>
    <w:rsid w:val="00350378"/>
    <w:rsid w:val="00356067"/>
    <w:rsid w:val="0035656D"/>
    <w:rsid w:val="00357F4D"/>
    <w:rsid w:val="0036402B"/>
    <w:rsid w:val="003644F2"/>
    <w:rsid w:val="003657DC"/>
    <w:rsid w:val="00367F8A"/>
    <w:rsid w:val="00370ACF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487C"/>
    <w:rsid w:val="003A608A"/>
    <w:rsid w:val="003A771D"/>
    <w:rsid w:val="003B0069"/>
    <w:rsid w:val="003B0205"/>
    <w:rsid w:val="003B0783"/>
    <w:rsid w:val="003B1DF5"/>
    <w:rsid w:val="003B2364"/>
    <w:rsid w:val="003B327B"/>
    <w:rsid w:val="003B4302"/>
    <w:rsid w:val="003B4B8C"/>
    <w:rsid w:val="003B5C63"/>
    <w:rsid w:val="003B5F1E"/>
    <w:rsid w:val="003B6036"/>
    <w:rsid w:val="003B6831"/>
    <w:rsid w:val="003B7940"/>
    <w:rsid w:val="003C0BC4"/>
    <w:rsid w:val="003C15BE"/>
    <w:rsid w:val="003C2FF6"/>
    <w:rsid w:val="003C6E5B"/>
    <w:rsid w:val="003D07E3"/>
    <w:rsid w:val="003D51E5"/>
    <w:rsid w:val="003D5FA8"/>
    <w:rsid w:val="003D6A37"/>
    <w:rsid w:val="003E1497"/>
    <w:rsid w:val="003E1907"/>
    <w:rsid w:val="003E4F40"/>
    <w:rsid w:val="003E5BEF"/>
    <w:rsid w:val="003E7B63"/>
    <w:rsid w:val="003F0CF8"/>
    <w:rsid w:val="003F5D0B"/>
    <w:rsid w:val="003F66F1"/>
    <w:rsid w:val="003F6D8F"/>
    <w:rsid w:val="004007E9"/>
    <w:rsid w:val="004109AF"/>
    <w:rsid w:val="00410C96"/>
    <w:rsid w:val="004120CC"/>
    <w:rsid w:val="00413388"/>
    <w:rsid w:val="0041357A"/>
    <w:rsid w:val="00413971"/>
    <w:rsid w:val="00414A28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054D"/>
    <w:rsid w:val="00481312"/>
    <w:rsid w:val="00485A54"/>
    <w:rsid w:val="00485C37"/>
    <w:rsid w:val="004861D2"/>
    <w:rsid w:val="00487DC2"/>
    <w:rsid w:val="004918F5"/>
    <w:rsid w:val="004962AA"/>
    <w:rsid w:val="00496FEF"/>
    <w:rsid w:val="004A109F"/>
    <w:rsid w:val="004A12DC"/>
    <w:rsid w:val="004A449E"/>
    <w:rsid w:val="004A59DE"/>
    <w:rsid w:val="004A5EA8"/>
    <w:rsid w:val="004A6345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53"/>
    <w:rsid w:val="004C69F3"/>
    <w:rsid w:val="004C71F2"/>
    <w:rsid w:val="004C749B"/>
    <w:rsid w:val="004D0995"/>
    <w:rsid w:val="004D1FB6"/>
    <w:rsid w:val="004D48AC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4F6703"/>
    <w:rsid w:val="005003C3"/>
    <w:rsid w:val="00502D43"/>
    <w:rsid w:val="00503473"/>
    <w:rsid w:val="005035A4"/>
    <w:rsid w:val="00503D08"/>
    <w:rsid w:val="00504EAD"/>
    <w:rsid w:val="005072CA"/>
    <w:rsid w:val="00514832"/>
    <w:rsid w:val="005151FA"/>
    <w:rsid w:val="00515D61"/>
    <w:rsid w:val="00517ABA"/>
    <w:rsid w:val="005205C9"/>
    <w:rsid w:val="0052452C"/>
    <w:rsid w:val="00530776"/>
    <w:rsid w:val="00532603"/>
    <w:rsid w:val="005326D5"/>
    <w:rsid w:val="00532F6E"/>
    <w:rsid w:val="00533A36"/>
    <w:rsid w:val="00535557"/>
    <w:rsid w:val="00536EA8"/>
    <w:rsid w:val="00537B29"/>
    <w:rsid w:val="00541995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55B4D"/>
    <w:rsid w:val="00556444"/>
    <w:rsid w:val="00556AE1"/>
    <w:rsid w:val="00564333"/>
    <w:rsid w:val="00566C6E"/>
    <w:rsid w:val="00572E55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22B"/>
    <w:rsid w:val="005D2587"/>
    <w:rsid w:val="005D405C"/>
    <w:rsid w:val="005D4309"/>
    <w:rsid w:val="005D43DD"/>
    <w:rsid w:val="005D47AA"/>
    <w:rsid w:val="005D57C7"/>
    <w:rsid w:val="005D79C0"/>
    <w:rsid w:val="005D7BBE"/>
    <w:rsid w:val="005E1FBE"/>
    <w:rsid w:val="005E3726"/>
    <w:rsid w:val="005E5F87"/>
    <w:rsid w:val="005E611A"/>
    <w:rsid w:val="005E6DDE"/>
    <w:rsid w:val="005E6FED"/>
    <w:rsid w:val="005E765F"/>
    <w:rsid w:val="005F1D33"/>
    <w:rsid w:val="005F2E55"/>
    <w:rsid w:val="005F584F"/>
    <w:rsid w:val="005F72EA"/>
    <w:rsid w:val="005F7371"/>
    <w:rsid w:val="006048DE"/>
    <w:rsid w:val="00604B8F"/>
    <w:rsid w:val="00614897"/>
    <w:rsid w:val="00615C39"/>
    <w:rsid w:val="00617580"/>
    <w:rsid w:val="00617816"/>
    <w:rsid w:val="00620D1B"/>
    <w:rsid w:val="00622908"/>
    <w:rsid w:val="00625D73"/>
    <w:rsid w:val="00626EA4"/>
    <w:rsid w:val="00630840"/>
    <w:rsid w:val="00633886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5451D"/>
    <w:rsid w:val="006563E8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BFE"/>
    <w:rsid w:val="006D3C66"/>
    <w:rsid w:val="006D51F4"/>
    <w:rsid w:val="006D5C72"/>
    <w:rsid w:val="006E2AE6"/>
    <w:rsid w:val="006E73B9"/>
    <w:rsid w:val="006E7709"/>
    <w:rsid w:val="006F17A6"/>
    <w:rsid w:val="006F1B84"/>
    <w:rsid w:val="006F1CE9"/>
    <w:rsid w:val="006F381E"/>
    <w:rsid w:val="006F39E3"/>
    <w:rsid w:val="006F432A"/>
    <w:rsid w:val="006F6391"/>
    <w:rsid w:val="006F63F1"/>
    <w:rsid w:val="006F7641"/>
    <w:rsid w:val="00702E9A"/>
    <w:rsid w:val="00703110"/>
    <w:rsid w:val="0070374D"/>
    <w:rsid w:val="00707A8C"/>
    <w:rsid w:val="00710041"/>
    <w:rsid w:val="007103EB"/>
    <w:rsid w:val="00711400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5270"/>
    <w:rsid w:val="007364CE"/>
    <w:rsid w:val="00736F37"/>
    <w:rsid w:val="00741A9A"/>
    <w:rsid w:val="00741BBA"/>
    <w:rsid w:val="00741C89"/>
    <w:rsid w:val="0074470C"/>
    <w:rsid w:val="00747317"/>
    <w:rsid w:val="00751165"/>
    <w:rsid w:val="00751E54"/>
    <w:rsid w:val="007524E1"/>
    <w:rsid w:val="007561C8"/>
    <w:rsid w:val="00756A99"/>
    <w:rsid w:val="00761B44"/>
    <w:rsid w:val="00763148"/>
    <w:rsid w:val="00764B46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846D4"/>
    <w:rsid w:val="007918D6"/>
    <w:rsid w:val="00792880"/>
    <w:rsid w:val="007941E5"/>
    <w:rsid w:val="00795316"/>
    <w:rsid w:val="00797171"/>
    <w:rsid w:val="007A1ABE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B6470"/>
    <w:rsid w:val="007C03E6"/>
    <w:rsid w:val="007C4412"/>
    <w:rsid w:val="007C577D"/>
    <w:rsid w:val="007C7664"/>
    <w:rsid w:val="007D051D"/>
    <w:rsid w:val="007D0EBC"/>
    <w:rsid w:val="007D36A9"/>
    <w:rsid w:val="007D3FD6"/>
    <w:rsid w:val="007D534E"/>
    <w:rsid w:val="007D62CF"/>
    <w:rsid w:val="007D6CE2"/>
    <w:rsid w:val="007D7A46"/>
    <w:rsid w:val="007E47F7"/>
    <w:rsid w:val="007E52BA"/>
    <w:rsid w:val="007E73D7"/>
    <w:rsid w:val="007F0986"/>
    <w:rsid w:val="007F34F6"/>
    <w:rsid w:val="007F3E46"/>
    <w:rsid w:val="007F5642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06C8C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41C2"/>
    <w:rsid w:val="00845107"/>
    <w:rsid w:val="00845E84"/>
    <w:rsid w:val="00846208"/>
    <w:rsid w:val="00846258"/>
    <w:rsid w:val="008508C2"/>
    <w:rsid w:val="0085189B"/>
    <w:rsid w:val="00852065"/>
    <w:rsid w:val="00852AB9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1F9B"/>
    <w:rsid w:val="00872EBE"/>
    <w:rsid w:val="008730A5"/>
    <w:rsid w:val="008768FB"/>
    <w:rsid w:val="008805B7"/>
    <w:rsid w:val="0088167A"/>
    <w:rsid w:val="00881AA3"/>
    <w:rsid w:val="0088219D"/>
    <w:rsid w:val="00884C3A"/>
    <w:rsid w:val="008855D0"/>
    <w:rsid w:val="008901BE"/>
    <w:rsid w:val="0089021D"/>
    <w:rsid w:val="00891235"/>
    <w:rsid w:val="00892A55"/>
    <w:rsid w:val="008939E0"/>
    <w:rsid w:val="00893E88"/>
    <w:rsid w:val="00893EB0"/>
    <w:rsid w:val="008A0A16"/>
    <w:rsid w:val="008A22A4"/>
    <w:rsid w:val="008A36BB"/>
    <w:rsid w:val="008A38FD"/>
    <w:rsid w:val="008A69CE"/>
    <w:rsid w:val="008B31A4"/>
    <w:rsid w:val="008B36BF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3D73"/>
    <w:rsid w:val="008E5689"/>
    <w:rsid w:val="008E6499"/>
    <w:rsid w:val="008E6907"/>
    <w:rsid w:val="008E6BC1"/>
    <w:rsid w:val="008F1610"/>
    <w:rsid w:val="008F1670"/>
    <w:rsid w:val="008F50B3"/>
    <w:rsid w:val="0090029A"/>
    <w:rsid w:val="00904357"/>
    <w:rsid w:val="009064BF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17BCD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878BE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A65D6"/>
    <w:rsid w:val="009B2C21"/>
    <w:rsid w:val="009B3F94"/>
    <w:rsid w:val="009C0153"/>
    <w:rsid w:val="009C3E30"/>
    <w:rsid w:val="009C4C2D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41DD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0EE9"/>
    <w:rsid w:val="00A51EAD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1731"/>
    <w:rsid w:val="00A83B4D"/>
    <w:rsid w:val="00A957C4"/>
    <w:rsid w:val="00A97FE3"/>
    <w:rsid w:val="00AA4046"/>
    <w:rsid w:val="00AA4D76"/>
    <w:rsid w:val="00AA518D"/>
    <w:rsid w:val="00AA53F5"/>
    <w:rsid w:val="00AA61FF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186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25C05"/>
    <w:rsid w:val="00B30295"/>
    <w:rsid w:val="00B303A5"/>
    <w:rsid w:val="00B30E3A"/>
    <w:rsid w:val="00B30F71"/>
    <w:rsid w:val="00B314C2"/>
    <w:rsid w:val="00B352D2"/>
    <w:rsid w:val="00B364DB"/>
    <w:rsid w:val="00B43D81"/>
    <w:rsid w:val="00B4574A"/>
    <w:rsid w:val="00B45AA7"/>
    <w:rsid w:val="00B53A72"/>
    <w:rsid w:val="00B54125"/>
    <w:rsid w:val="00B57F8A"/>
    <w:rsid w:val="00B6150B"/>
    <w:rsid w:val="00B63E1F"/>
    <w:rsid w:val="00B6626D"/>
    <w:rsid w:val="00B721FE"/>
    <w:rsid w:val="00B76181"/>
    <w:rsid w:val="00B77E69"/>
    <w:rsid w:val="00B8052E"/>
    <w:rsid w:val="00B80B14"/>
    <w:rsid w:val="00B81877"/>
    <w:rsid w:val="00B81DC9"/>
    <w:rsid w:val="00B823DB"/>
    <w:rsid w:val="00B857B7"/>
    <w:rsid w:val="00B8765E"/>
    <w:rsid w:val="00B87D8D"/>
    <w:rsid w:val="00B87F8A"/>
    <w:rsid w:val="00B95B8D"/>
    <w:rsid w:val="00B96BBA"/>
    <w:rsid w:val="00BA0E18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CA8"/>
    <w:rsid w:val="00BC2EF8"/>
    <w:rsid w:val="00BC3FF0"/>
    <w:rsid w:val="00BC4064"/>
    <w:rsid w:val="00BC4BB9"/>
    <w:rsid w:val="00BC528A"/>
    <w:rsid w:val="00BC731C"/>
    <w:rsid w:val="00BC7BC5"/>
    <w:rsid w:val="00BD0063"/>
    <w:rsid w:val="00BD04F6"/>
    <w:rsid w:val="00BD300A"/>
    <w:rsid w:val="00BD515D"/>
    <w:rsid w:val="00BD578F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23B54"/>
    <w:rsid w:val="00C3148E"/>
    <w:rsid w:val="00C351BF"/>
    <w:rsid w:val="00C40567"/>
    <w:rsid w:val="00C42B7C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477"/>
    <w:rsid w:val="00C71F62"/>
    <w:rsid w:val="00C73E99"/>
    <w:rsid w:val="00C74373"/>
    <w:rsid w:val="00C77037"/>
    <w:rsid w:val="00C77AF3"/>
    <w:rsid w:val="00C77D0A"/>
    <w:rsid w:val="00C80833"/>
    <w:rsid w:val="00C81653"/>
    <w:rsid w:val="00C82114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1E45"/>
    <w:rsid w:val="00C927F8"/>
    <w:rsid w:val="00C93C9E"/>
    <w:rsid w:val="00C9535F"/>
    <w:rsid w:val="00C97506"/>
    <w:rsid w:val="00CA0662"/>
    <w:rsid w:val="00CA36AE"/>
    <w:rsid w:val="00CA4BC7"/>
    <w:rsid w:val="00CA53FE"/>
    <w:rsid w:val="00CA5779"/>
    <w:rsid w:val="00CA5798"/>
    <w:rsid w:val="00CA58EB"/>
    <w:rsid w:val="00CA5A2D"/>
    <w:rsid w:val="00CA5BB7"/>
    <w:rsid w:val="00CB2B07"/>
    <w:rsid w:val="00CB2EC7"/>
    <w:rsid w:val="00CB327B"/>
    <w:rsid w:val="00CB3F2B"/>
    <w:rsid w:val="00CB5D2D"/>
    <w:rsid w:val="00CB6420"/>
    <w:rsid w:val="00CB76F4"/>
    <w:rsid w:val="00CC1F22"/>
    <w:rsid w:val="00CC5236"/>
    <w:rsid w:val="00CC5A03"/>
    <w:rsid w:val="00CC7BF4"/>
    <w:rsid w:val="00CD60DA"/>
    <w:rsid w:val="00CD67E7"/>
    <w:rsid w:val="00CD6B64"/>
    <w:rsid w:val="00CE0E3D"/>
    <w:rsid w:val="00CE266A"/>
    <w:rsid w:val="00CE2F15"/>
    <w:rsid w:val="00CE2F44"/>
    <w:rsid w:val="00CE53DA"/>
    <w:rsid w:val="00CE6394"/>
    <w:rsid w:val="00CE7D74"/>
    <w:rsid w:val="00CF303F"/>
    <w:rsid w:val="00CF3068"/>
    <w:rsid w:val="00CF6C2D"/>
    <w:rsid w:val="00CF6F85"/>
    <w:rsid w:val="00CF7310"/>
    <w:rsid w:val="00CF78F9"/>
    <w:rsid w:val="00CF7DC3"/>
    <w:rsid w:val="00D02834"/>
    <w:rsid w:val="00D07F93"/>
    <w:rsid w:val="00D161E5"/>
    <w:rsid w:val="00D16527"/>
    <w:rsid w:val="00D16D6A"/>
    <w:rsid w:val="00D20215"/>
    <w:rsid w:val="00D20A74"/>
    <w:rsid w:val="00D20CB3"/>
    <w:rsid w:val="00D21BC3"/>
    <w:rsid w:val="00D26512"/>
    <w:rsid w:val="00D265B4"/>
    <w:rsid w:val="00D30A30"/>
    <w:rsid w:val="00D35230"/>
    <w:rsid w:val="00D36B82"/>
    <w:rsid w:val="00D378F2"/>
    <w:rsid w:val="00D40769"/>
    <w:rsid w:val="00D452AA"/>
    <w:rsid w:val="00D47C97"/>
    <w:rsid w:val="00D53CB8"/>
    <w:rsid w:val="00D55C96"/>
    <w:rsid w:val="00D55D94"/>
    <w:rsid w:val="00D55E5F"/>
    <w:rsid w:val="00D618D2"/>
    <w:rsid w:val="00D63BE5"/>
    <w:rsid w:val="00D64463"/>
    <w:rsid w:val="00D65AAF"/>
    <w:rsid w:val="00D65E17"/>
    <w:rsid w:val="00D66D98"/>
    <w:rsid w:val="00D672E0"/>
    <w:rsid w:val="00D67BE8"/>
    <w:rsid w:val="00D717B4"/>
    <w:rsid w:val="00D72057"/>
    <w:rsid w:val="00D72EBC"/>
    <w:rsid w:val="00D73AF0"/>
    <w:rsid w:val="00D76359"/>
    <w:rsid w:val="00D76472"/>
    <w:rsid w:val="00D766F0"/>
    <w:rsid w:val="00D77EAE"/>
    <w:rsid w:val="00D82AE5"/>
    <w:rsid w:val="00D83765"/>
    <w:rsid w:val="00D849E8"/>
    <w:rsid w:val="00D86432"/>
    <w:rsid w:val="00D901A6"/>
    <w:rsid w:val="00D92F40"/>
    <w:rsid w:val="00D95F4A"/>
    <w:rsid w:val="00D96943"/>
    <w:rsid w:val="00D973A6"/>
    <w:rsid w:val="00D97EF2"/>
    <w:rsid w:val="00DA0FF9"/>
    <w:rsid w:val="00DA27D6"/>
    <w:rsid w:val="00DA28FD"/>
    <w:rsid w:val="00DA2AD2"/>
    <w:rsid w:val="00DA4229"/>
    <w:rsid w:val="00DA4A32"/>
    <w:rsid w:val="00DA5497"/>
    <w:rsid w:val="00DA70E5"/>
    <w:rsid w:val="00DB132D"/>
    <w:rsid w:val="00DB14FB"/>
    <w:rsid w:val="00DB7E27"/>
    <w:rsid w:val="00DC3494"/>
    <w:rsid w:val="00DC4B2E"/>
    <w:rsid w:val="00DC4D47"/>
    <w:rsid w:val="00DC5EE6"/>
    <w:rsid w:val="00DC6041"/>
    <w:rsid w:val="00DC7791"/>
    <w:rsid w:val="00DD0990"/>
    <w:rsid w:val="00DD1555"/>
    <w:rsid w:val="00DD1DFA"/>
    <w:rsid w:val="00DD3CF6"/>
    <w:rsid w:val="00DD4F2A"/>
    <w:rsid w:val="00DD5441"/>
    <w:rsid w:val="00DD5ED3"/>
    <w:rsid w:val="00DD6C31"/>
    <w:rsid w:val="00DD7D32"/>
    <w:rsid w:val="00DE057C"/>
    <w:rsid w:val="00DE1037"/>
    <w:rsid w:val="00DE1676"/>
    <w:rsid w:val="00DE2C7B"/>
    <w:rsid w:val="00DE45E6"/>
    <w:rsid w:val="00DF00AE"/>
    <w:rsid w:val="00DF0DD1"/>
    <w:rsid w:val="00DF1AC7"/>
    <w:rsid w:val="00DF2029"/>
    <w:rsid w:val="00DF23F0"/>
    <w:rsid w:val="00DF5A21"/>
    <w:rsid w:val="00DF5DD5"/>
    <w:rsid w:val="00E01895"/>
    <w:rsid w:val="00E02133"/>
    <w:rsid w:val="00E0498F"/>
    <w:rsid w:val="00E11ABD"/>
    <w:rsid w:val="00E12559"/>
    <w:rsid w:val="00E127FC"/>
    <w:rsid w:val="00E14EDD"/>
    <w:rsid w:val="00E15DF5"/>
    <w:rsid w:val="00E17016"/>
    <w:rsid w:val="00E173F8"/>
    <w:rsid w:val="00E17660"/>
    <w:rsid w:val="00E17C72"/>
    <w:rsid w:val="00E20ED3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73CB4"/>
    <w:rsid w:val="00E80F65"/>
    <w:rsid w:val="00E815D3"/>
    <w:rsid w:val="00E8295A"/>
    <w:rsid w:val="00E851A0"/>
    <w:rsid w:val="00E86368"/>
    <w:rsid w:val="00E8671E"/>
    <w:rsid w:val="00E9342C"/>
    <w:rsid w:val="00E9618C"/>
    <w:rsid w:val="00E9679A"/>
    <w:rsid w:val="00EA63E3"/>
    <w:rsid w:val="00EA79FB"/>
    <w:rsid w:val="00EA7BB4"/>
    <w:rsid w:val="00EA7D54"/>
    <w:rsid w:val="00EB1618"/>
    <w:rsid w:val="00EB3857"/>
    <w:rsid w:val="00EB4E6E"/>
    <w:rsid w:val="00EC02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E72AC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0C1"/>
    <w:rsid w:val="00F127DF"/>
    <w:rsid w:val="00F15DCD"/>
    <w:rsid w:val="00F178D2"/>
    <w:rsid w:val="00F21685"/>
    <w:rsid w:val="00F217DF"/>
    <w:rsid w:val="00F22C25"/>
    <w:rsid w:val="00F234C9"/>
    <w:rsid w:val="00F261FE"/>
    <w:rsid w:val="00F27252"/>
    <w:rsid w:val="00F311DC"/>
    <w:rsid w:val="00F33D76"/>
    <w:rsid w:val="00F406E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5233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892"/>
    <w:rsid w:val="00FA5F88"/>
    <w:rsid w:val="00FB005F"/>
    <w:rsid w:val="00FB44BD"/>
    <w:rsid w:val="00FB51F7"/>
    <w:rsid w:val="00FB5387"/>
    <w:rsid w:val="00FB7B12"/>
    <w:rsid w:val="00FC1872"/>
    <w:rsid w:val="00FC5FDB"/>
    <w:rsid w:val="00FD1CD0"/>
    <w:rsid w:val="00FD1F55"/>
    <w:rsid w:val="00FD22F2"/>
    <w:rsid w:val="00FD553D"/>
    <w:rsid w:val="00FD79A7"/>
    <w:rsid w:val="00FE0B68"/>
    <w:rsid w:val="00FE129D"/>
    <w:rsid w:val="00FE1BDD"/>
    <w:rsid w:val="00FE3F68"/>
    <w:rsid w:val="00FE4503"/>
    <w:rsid w:val="00FE691B"/>
    <w:rsid w:val="00FF3B92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character" w:styleId="a7">
    <w:name w:val="Hyperlink"/>
    <w:basedOn w:val="a0"/>
    <w:uiPriority w:val="99"/>
    <w:semiHidden/>
    <w:rsid w:val="00226BED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226BED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226BED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6">
    <w:name w:val="xl66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7">
    <w:name w:val="xl67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68">
    <w:name w:val="xl68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69">
    <w:name w:val="xl69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70">
    <w:name w:val="xl70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71">
    <w:name w:val="xl71"/>
    <w:basedOn w:val="a"/>
    <w:uiPriority w:val="99"/>
    <w:rsid w:val="00226BED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26B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uiPriority w:val="99"/>
    <w:rsid w:val="00226B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uiPriority w:val="99"/>
    <w:rsid w:val="00226BED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uiPriority w:val="99"/>
    <w:rsid w:val="00226BE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uiPriority w:val="99"/>
    <w:rsid w:val="00226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uiPriority w:val="99"/>
    <w:rsid w:val="00226BE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uiPriority w:val="99"/>
    <w:rsid w:val="00226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uiPriority w:val="99"/>
    <w:rsid w:val="00226BE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uiPriority w:val="99"/>
    <w:rsid w:val="00226B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82">
    <w:name w:val="xl82"/>
    <w:basedOn w:val="a"/>
    <w:uiPriority w:val="99"/>
    <w:rsid w:val="00226B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3">
    <w:name w:val="xl83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uiPriority w:val="99"/>
    <w:rsid w:val="00226B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uiPriority w:val="99"/>
    <w:rsid w:val="00226BED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uiPriority w:val="99"/>
    <w:rsid w:val="00226BE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uiPriority w:val="99"/>
    <w:rsid w:val="00226B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uiPriority w:val="99"/>
    <w:rsid w:val="00226BED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92">
    <w:name w:val="xl92"/>
    <w:basedOn w:val="a"/>
    <w:uiPriority w:val="99"/>
    <w:rsid w:val="00226BED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uiPriority w:val="99"/>
    <w:rsid w:val="00226BED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uiPriority w:val="99"/>
    <w:rsid w:val="00226BED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95">
    <w:name w:val="xl95"/>
    <w:basedOn w:val="a"/>
    <w:uiPriority w:val="99"/>
    <w:rsid w:val="00226BED"/>
    <w:pPr>
      <w:spacing w:before="100" w:beforeAutospacing="1" w:after="100" w:afterAutospacing="1"/>
      <w:jc w:val="both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uiPriority w:val="99"/>
    <w:rsid w:val="00226BED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8855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855D0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9878B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character" w:styleId="a7">
    <w:name w:val="Hyperlink"/>
    <w:basedOn w:val="a0"/>
    <w:uiPriority w:val="99"/>
    <w:semiHidden/>
    <w:rsid w:val="00226BED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226BED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226BED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6">
    <w:name w:val="xl66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7">
    <w:name w:val="xl67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68">
    <w:name w:val="xl68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69">
    <w:name w:val="xl69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70">
    <w:name w:val="xl70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71">
    <w:name w:val="xl71"/>
    <w:basedOn w:val="a"/>
    <w:uiPriority w:val="99"/>
    <w:rsid w:val="00226BED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26B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uiPriority w:val="99"/>
    <w:rsid w:val="00226B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uiPriority w:val="99"/>
    <w:rsid w:val="00226BED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uiPriority w:val="99"/>
    <w:rsid w:val="00226BE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uiPriority w:val="99"/>
    <w:rsid w:val="00226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uiPriority w:val="99"/>
    <w:rsid w:val="00226BE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uiPriority w:val="99"/>
    <w:rsid w:val="00226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uiPriority w:val="99"/>
    <w:rsid w:val="00226BE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uiPriority w:val="99"/>
    <w:rsid w:val="00226B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82">
    <w:name w:val="xl82"/>
    <w:basedOn w:val="a"/>
    <w:uiPriority w:val="99"/>
    <w:rsid w:val="00226B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3">
    <w:name w:val="xl83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uiPriority w:val="99"/>
    <w:rsid w:val="00226B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uiPriority w:val="99"/>
    <w:rsid w:val="00226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uiPriority w:val="99"/>
    <w:rsid w:val="00226BED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uiPriority w:val="99"/>
    <w:rsid w:val="00226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uiPriority w:val="99"/>
    <w:rsid w:val="00226BE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uiPriority w:val="99"/>
    <w:rsid w:val="00226B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uiPriority w:val="99"/>
    <w:rsid w:val="00226BED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92">
    <w:name w:val="xl92"/>
    <w:basedOn w:val="a"/>
    <w:uiPriority w:val="99"/>
    <w:rsid w:val="00226BED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uiPriority w:val="99"/>
    <w:rsid w:val="00226BED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uiPriority w:val="99"/>
    <w:rsid w:val="00226BED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95">
    <w:name w:val="xl95"/>
    <w:basedOn w:val="a"/>
    <w:uiPriority w:val="99"/>
    <w:rsid w:val="00226BED"/>
    <w:pPr>
      <w:spacing w:before="100" w:beforeAutospacing="1" w:after="100" w:afterAutospacing="1"/>
      <w:jc w:val="both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uiPriority w:val="99"/>
    <w:rsid w:val="00226BED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8855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855D0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9878B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KTAS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FF77-4632-4515-8536-217E4AE6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13</TotalTime>
  <Pages>31</Pages>
  <Words>2768</Words>
  <Characters>19307</Characters>
  <Application>Microsoft Office Word</Application>
  <DocSecurity>0</DocSecurity>
  <Lines>160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Бикташев Альберт Альфредович</dc:creator>
  <cp:lastModifiedBy>Гумерова Гузель Амдаховна</cp:lastModifiedBy>
  <cp:revision>5</cp:revision>
  <cp:lastPrinted>2022-09-14T10:36:00Z</cp:lastPrinted>
  <dcterms:created xsi:type="dcterms:W3CDTF">2022-09-14T11:04:00Z</dcterms:created>
  <dcterms:modified xsi:type="dcterms:W3CDTF">2022-09-20T12:07:00Z</dcterms:modified>
</cp:coreProperties>
</file>